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83D2A" w14:textId="77777777" w:rsidR="004C3258" w:rsidRDefault="004C3258" w:rsidP="00A23757">
      <w:pPr>
        <w:pStyle w:val="Nagwek"/>
      </w:pPr>
    </w:p>
    <w:p w14:paraId="19FF67A6" w14:textId="77777777" w:rsidR="004C3258" w:rsidRDefault="004C3258" w:rsidP="00A23757">
      <w:pPr>
        <w:pStyle w:val="Nagwek"/>
        <w:rPr>
          <w:noProof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3830"/>
        <w:gridCol w:w="1985"/>
        <w:gridCol w:w="567"/>
        <w:gridCol w:w="567"/>
        <w:gridCol w:w="567"/>
        <w:gridCol w:w="567"/>
        <w:gridCol w:w="567"/>
        <w:gridCol w:w="567"/>
        <w:gridCol w:w="567"/>
      </w:tblGrid>
      <w:tr w:rsidR="004C3258" w:rsidRPr="004C3258" w14:paraId="1D6F8DC4" w14:textId="77777777" w:rsidTr="00037C6A">
        <w:trPr>
          <w:cantSplit/>
          <w:trHeight w:val="276"/>
          <w:tblHeader/>
          <w:jc w:val="center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6381AA7" w14:textId="77777777" w:rsidR="004C3258" w:rsidRPr="00F16962" w:rsidRDefault="004C3258" w:rsidP="00A23757">
            <w:pPr>
              <w:pStyle w:val="Nagwek"/>
            </w:pPr>
            <w:r w:rsidRPr="00F16962">
              <w:t>L.p.</w:t>
            </w:r>
          </w:p>
        </w:tc>
        <w:tc>
          <w:tcPr>
            <w:tcW w:w="383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1636038" w14:textId="77777777" w:rsidR="004C3258" w:rsidRPr="00F16962" w:rsidRDefault="004C3258" w:rsidP="00A23757">
            <w:pPr>
              <w:pStyle w:val="Nagwek"/>
            </w:pPr>
            <w:r w:rsidRPr="00F16962">
              <w:t>Tytuł rysunku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C6F1F62" w14:textId="77777777" w:rsidR="004C3258" w:rsidRPr="00F16962" w:rsidRDefault="004C3258" w:rsidP="00A23757">
            <w:pPr>
              <w:pStyle w:val="Nagwek"/>
            </w:pPr>
            <w:r w:rsidRPr="00F16962">
              <w:t>Data</w:t>
            </w:r>
          </w:p>
          <w:p w14:paraId="0E13C0AE" w14:textId="77777777" w:rsidR="004C3258" w:rsidRPr="00F16962" w:rsidRDefault="004C3258" w:rsidP="00A23757">
            <w:pPr>
              <w:pStyle w:val="Nagwek"/>
            </w:pPr>
            <w:r w:rsidRPr="00F16962">
              <w:t>edycji</w:t>
            </w:r>
          </w:p>
        </w:tc>
        <w:tc>
          <w:tcPr>
            <w:tcW w:w="3969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D39107" w14:textId="77777777" w:rsidR="004C3258" w:rsidRPr="00F16962" w:rsidRDefault="004C3258" w:rsidP="00A23757">
            <w:pPr>
              <w:pStyle w:val="Nagwek"/>
            </w:pPr>
            <w:r w:rsidRPr="00F16962">
              <w:t>Data rewizji</w:t>
            </w:r>
          </w:p>
        </w:tc>
      </w:tr>
      <w:tr w:rsidR="004C3258" w:rsidRPr="004C3258" w14:paraId="608FB3DE" w14:textId="77777777" w:rsidTr="00A23757">
        <w:trPr>
          <w:cantSplit/>
          <w:trHeight w:val="1003"/>
          <w:tblHeader/>
          <w:jc w:val="center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B9E51F9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38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3BB9904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EEA2D4F" w14:textId="69E01BF4" w:rsidR="00A23757" w:rsidRPr="00F16962" w:rsidRDefault="008555F5" w:rsidP="00A23757">
            <w:pPr>
              <w:pStyle w:val="Nagwek"/>
            </w:pPr>
            <w:r>
              <w:t>2</w:t>
            </w:r>
            <w:r w:rsidR="003E1D50">
              <w:t>1</w:t>
            </w:r>
            <w:r w:rsidR="003D316A">
              <w:t>.</w:t>
            </w:r>
            <w:r w:rsidR="003E1D50">
              <w:t>11</w:t>
            </w:r>
            <w:r w:rsidR="003D316A">
              <w:t>.202</w:t>
            </w:r>
            <w:r w:rsidR="00DD37FB"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D8F707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689C4BF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E4DC13B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FAD937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D6BD239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C6C93DE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textDirection w:val="btLr"/>
            <w:vAlign w:val="center"/>
          </w:tcPr>
          <w:p w14:paraId="6C71B092" w14:textId="77777777" w:rsidR="004C3258" w:rsidRPr="00F16962" w:rsidRDefault="004C3258" w:rsidP="00A23757">
            <w:pPr>
              <w:pStyle w:val="Nagwek"/>
            </w:pPr>
          </w:p>
        </w:tc>
      </w:tr>
      <w:tr w:rsidR="004C3258" w:rsidRPr="004C3258" w14:paraId="00589774" w14:textId="77777777" w:rsidTr="00037C6A">
        <w:trPr>
          <w:cantSplit/>
          <w:trHeight w:val="214"/>
          <w:tblHeader/>
          <w:jc w:val="center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3F43BF8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38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BAD5749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3FA5C37" w14:textId="77777777" w:rsidR="004C3258" w:rsidRPr="00F16962" w:rsidRDefault="004C3258" w:rsidP="00A23757">
            <w:pPr>
              <w:pStyle w:val="Nagwek"/>
            </w:pPr>
            <w:r w:rsidRPr="00F16962">
              <w:t>Oznaczenie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6B09BDF" w14:textId="77777777" w:rsidR="004C3258" w:rsidRPr="00F16962" w:rsidRDefault="004C3258" w:rsidP="00A23757">
            <w:pPr>
              <w:pStyle w:val="Nagwek"/>
            </w:pPr>
          </w:p>
        </w:tc>
      </w:tr>
      <w:tr w:rsidR="004C3258" w:rsidRPr="004C3258" w14:paraId="6ECF5845" w14:textId="77777777" w:rsidTr="00037C6A">
        <w:trPr>
          <w:cantSplit/>
          <w:tblHeader/>
          <w:jc w:val="center"/>
        </w:trPr>
        <w:tc>
          <w:tcPr>
            <w:tcW w:w="5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6DDA8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3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26FCB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786FA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4B2028F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C18E457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1FCC6E1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9668773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D66F4DD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1CC6A99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A223EC8" w14:textId="77777777" w:rsidR="004C3258" w:rsidRPr="004C3258" w:rsidRDefault="004C3258" w:rsidP="00A23757">
            <w:pPr>
              <w:pStyle w:val="Nagwek"/>
            </w:pPr>
          </w:p>
        </w:tc>
      </w:tr>
      <w:tr w:rsidR="005154FD" w:rsidRPr="004C3258" w14:paraId="0F539D20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37A3233" w14:textId="77777777" w:rsidR="005154FD" w:rsidRPr="00F16962" w:rsidRDefault="005154FD" w:rsidP="00A23757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1E48DFE" w14:textId="51C22642" w:rsidR="005154FD" w:rsidRPr="00F16962" w:rsidRDefault="00A23757" w:rsidP="005154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Spis zawartości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8281D58" w14:textId="6EB3738F" w:rsidR="005154FD" w:rsidRDefault="003D316A" w:rsidP="005154FD">
            <w:pPr>
              <w:jc w:val="center"/>
            </w:pPr>
            <w:r w:rsidRPr="00A40C50">
              <w:rPr>
                <w:sz w:val="18"/>
                <w:szCs w:val="18"/>
              </w:rPr>
              <w:t>P</w:t>
            </w:r>
            <w:r w:rsidR="007D293A">
              <w:rPr>
                <w:sz w:val="18"/>
                <w:szCs w:val="18"/>
              </w:rPr>
              <w:t>W</w:t>
            </w:r>
            <w:r w:rsidRPr="00A40C50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A8B2B" w14:textId="595623D8" w:rsidR="005154FD" w:rsidRPr="00A23757" w:rsidRDefault="00E119EA" w:rsidP="00515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A23757" w:rsidRPr="00A23757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="00A23757" w:rsidRPr="00A23757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B9AE10" w14:textId="77777777" w:rsidR="005154FD" w:rsidRPr="001501E7" w:rsidRDefault="005154FD" w:rsidP="005154FD"/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957738E" w14:textId="77777777" w:rsidR="005154FD" w:rsidRPr="004C3258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F8DCF5" w14:textId="77777777" w:rsidR="005154FD" w:rsidRPr="004C3258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841A30E" w14:textId="77777777" w:rsidR="005154FD" w:rsidRPr="004C3258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93A43" w14:textId="77777777" w:rsidR="005154FD" w:rsidRPr="004C3258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17DCDE94" w14:textId="77777777" w:rsidR="005154FD" w:rsidRPr="004C3258" w:rsidRDefault="005154FD" w:rsidP="00A23757">
            <w:pPr>
              <w:pStyle w:val="Nagwek"/>
            </w:pPr>
          </w:p>
        </w:tc>
      </w:tr>
      <w:tr w:rsidR="005154FD" w:rsidRPr="004C3258" w14:paraId="5AF8D9F4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5BF816F" w14:textId="77777777" w:rsidR="005154FD" w:rsidRPr="00F16962" w:rsidRDefault="005154FD" w:rsidP="00A23757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ED54AA0" w14:textId="5B0EDABF" w:rsidR="005154FD" w:rsidRPr="00F16962" w:rsidRDefault="00A23757" w:rsidP="005154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techniczny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79CCB06" w14:textId="41D7EE9E" w:rsidR="005154FD" w:rsidRDefault="003D316A" w:rsidP="005154FD">
            <w:pPr>
              <w:jc w:val="center"/>
            </w:pPr>
            <w:r w:rsidRPr="00A40C50">
              <w:rPr>
                <w:sz w:val="18"/>
                <w:szCs w:val="18"/>
              </w:rPr>
              <w:t>P</w:t>
            </w:r>
            <w:r w:rsidR="00E96381">
              <w:rPr>
                <w:sz w:val="18"/>
                <w:szCs w:val="18"/>
              </w:rPr>
              <w:t>W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55210" w14:textId="58A9F84C" w:rsidR="005154FD" w:rsidRPr="00A23757" w:rsidRDefault="00E119EA" w:rsidP="00515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A23757" w:rsidRPr="00A23757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="00A23757" w:rsidRPr="00A23757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3CA0216" w14:textId="77777777" w:rsidR="005154FD" w:rsidRPr="001501E7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ECA68" w14:textId="77777777" w:rsidR="005154FD" w:rsidRPr="004C3258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67A50B" w14:textId="77777777" w:rsidR="005154FD" w:rsidRPr="004C3258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333F62" w14:textId="77777777" w:rsidR="005154FD" w:rsidRPr="004C3258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1368C5" w14:textId="77777777" w:rsidR="005154FD" w:rsidRPr="004C3258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4A7230F" w14:textId="77777777" w:rsidR="005154FD" w:rsidRPr="004C3258" w:rsidRDefault="005154FD" w:rsidP="00A23757">
            <w:pPr>
              <w:pStyle w:val="Nagwek"/>
            </w:pPr>
          </w:p>
        </w:tc>
      </w:tr>
      <w:tr w:rsidR="008555F5" w:rsidRPr="004C3258" w14:paraId="40F567B2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5319098" w14:textId="77777777" w:rsidR="008555F5" w:rsidRPr="00F16962" w:rsidRDefault="008555F5" w:rsidP="00A23757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984DD80" w14:textId="76795528" w:rsidR="008555F5" w:rsidRDefault="003E1D50" w:rsidP="005154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materiałów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9325FE1" w14:textId="3291FBE9" w:rsidR="008555F5" w:rsidRPr="00A40C50" w:rsidRDefault="008555F5" w:rsidP="00515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4EF30" w14:textId="5DEAEEC1" w:rsidR="008555F5" w:rsidRDefault="008555F5" w:rsidP="00515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E0.3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8A8E3F9" w14:textId="77777777" w:rsidR="008555F5" w:rsidRPr="001501E7" w:rsidRDefault="008555F5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3E91B5" w14:textId="77777777" w:rsidR="008555F5" w:rsidRPr="004C3258" w:rsidRDefault="008555F5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68CD2E" w14:textId="77777777" w:rsidR="008555F5" w:rsidRPr="004C3258" w:rsidRDefault="008555F5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944471" w14:textId="77777777" w:rsidR="008555F5" w:rsidRPr="004C3258" w:rsidRDefault="008555F5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1257A6" w14:textId="77777777" w:rsidR="008555F5" w:rsidRPr="004C3258" w:rsidRDefault="008555F5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01B968C8" w14:textId="77777777" w:rsidR="008555F5" w:rsidRPr="004C3258" w:rsidRDefault="008555F5" w:rsidP="00A23757">
            <w:pPr>
              <w:pStyle w:val="Nagwek"/>
            </w:pPr>
          </w:p>
        </w:tc>
      </w:tr>
      <w:tr w:rsidR="00C941F9" w:rsidRPr="004C3258" w14:paraId="01E2A9C7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D478F4E" w14:textId="77777777" w:rsidR="00C941F9" w:rsidRPr="00F16962" w:rsidRDefault="00C941F9" w:rsidP="00C941F9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D516281" w14:textId="5E87B7A3" w:rsidR="00C941F9" w:rsidRDefault="003E1D50" w:rsidP="00DD3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Specyfikacja techniczna wykonywania robót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63CA710" w14:textId="11E21F5D" w:rsidR="00C941F9" w:rsidRPr="00A40C50" w:rsidRDefault="00C941F9" w:rsidP="00C941F9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 w:rsidR="00DD37FB">
              <w:rPr>
                <w:sz w:val="18"/>
                <w:szCs w:val="18"/>
              </w:rPr>
              <w:t>T</w:t>
            </w:r>
            <w:r w:rsidRPr="00A40C50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1CD21" w14:textId="0DFEC25B" w:rsidR="00C941F9" w:rsidRPr="00A23757" w:rsidRDefault="003E1D50" w:rsidP="00C941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E0.4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4874D4B" w14:textId="77777777" w:rsidR="00C941F9" w:rsidRPr="001501E7" w:rsidRDefault="00C941F9" w:rsidP="00C941F9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AD1C14" w14:textId="77777777" w:rsidR="00C941F9" w:rsidRPr="004C3258" w:rsidRDefault="00C941F9" w:rsidP="00C941F9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1AD90C" w14:textId="77777777" w:rsidR="00C941F9" w:rsidRPr="004C3258" w:rsidRDefault="00C941F9" w:rsidP="00C941F9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057A86" w14:textId="77777777" w:rsidR="00C941F9" w:rsidRPr="004C3258" w:rsidRDefault="00C941F9" w:rsidP="00C941F9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3A465C" w14:textId="77777777" w:rsidR="00C941F9" w:rsidRPr="004C3258" w:rsidRDefault="00C941F9" w:rsidP="00C941F9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29AA35E7" w14:textId="77777777" w:rsidR="00C941F9" w:rsidRPr="004C3258" w:rsidRDefault="00C941F9" w:rsidP="00C941F9">
            <w:pPr>
              <w:pStyle w:val="Nagwek"/>
            </w:pPr>
          </w:p>
        </w:tc>
      </w:tr>
      <w:tr w:rsidR="003E1D50" w:rsidRPr="004C3258" w14:paraId="274219B5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3912345" w14:textId="77777777" w:rsidR="003E1D50" w:rsidRPr="00F16962" w:rsidRDefault="003E1D50" w:rsidP="003E1D50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B8B941F" w14:textId="1A364253" w:rsidR="003E1D50" w:rsidRDefault="003E1D50" w:rsidP="003E1D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oświetlenia awaryjnego</w:t>
            </w:r>
          </w:p>
          <w:p w14:paraId="7202BB3F" w14:textId="01463EF5" w:rsidR="003E1D50" w:rsidRDefault="003E1D50" w:rsidP="003E1D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piwnica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DD64E07" w14:textId="520B3F16" w:rsidR="003E1D50" w:rsidRPr="00A40C50" w:rsidRDefault="003E1D50" w:rsidP="003E1D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C6358" w14:textId="4BB02569" w:rsidR="003E1D50" w:rsidRDefault="003E1D50" w:rsidP="003E1D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663886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BFC0A1A" w14:textId="77777777" w:rsidR="003E1D50" w:rsidRPr="001501E7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1C46D5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D64CD7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4ED0DD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AF7266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1C46ACD" w14:textId="77777777" w:rsidR="003E1D50" w:rsidRPr="004C3258" w:rsidRDefault="003E1D50" w:rsidP="003E1D50">
            <w:pPr>
              <w:pStyle w:val="Nagwek"/>
            </w:pPr>
          </w:p>
        </w:tc>
      </w:tr>
      <w:tr w:rsidR="003E1D50" w:rsidRPr="004C3258" w14:paraId="16FFC297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E9A57A4" w14:textId="77777777" w:rsidR="003E1D50" w:rsidRPr="00F16962" w:rsidRDefault="003E1D50" w:rsidP="003E1D50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DE12EE1" w14:textId="4F055F40" w:rsidR="003E1D50" w:rsidRDefault="003E1D50" w:rsidP="003E1D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oświetlenia</w:t>
            </w:r>
          </w:p>
          <w:p w14:paraId="7220EE1D" w14:textId="2FEB5050" w:rsidR="003E1D50" w:rsidRDefault="003E1D50" w:rsidP="003E1D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parter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45BCFEF" w14:textId="06E74D0C" w:rsidR="003E1D50" w:rsidRPr="00A40C50" w:rsidRDefault="003E1D50" w:rsidP="003E1D50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  <w:r w:rsidRPr="00A40C50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4F858" w14:textId="47AF7EE8" w:rsidR="003E1D50" w:rsidRPr="00A23757" w:rsidRDefault="003E1D50" w:rsidP="003E1D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663886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F7E677" w14:textId="77777777" w:rsidR="003E1D50" w:rsidRPr="001501E7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513A4D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365D75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AC4845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5D2EB9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AD636C3" w14:textId="77777777" w:rsidR="003E1D50" w:rsidRPr="004C3258" w:rsidRDefault="003E1D50" w:rsidP="003E1D50">
            <w:pPr>
              <w:pStyle w:val="Nagwek"/>
            </w:pPr>
          </w:p>
        </w:tc>
      </w:tr>
      <w:tr w:rsidR="003E1D50" w:rsidRPr="004C3258" w14:paraId="0750AEB7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56B02DE" w14:textId="77777777" w:rsidR="003E1D50" w:rsidRPr="00F16962" w:rsidRDefault="003E1D50" w:rsidP="003E1D50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ADDCE1A" w14:textId="5A540850" w:rsidR="003E1D50" w:rsidRDefault="003E1D50" w:rsidP="003E1D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oświetlenia</w:t>
            </w:r>
          </w:p>
          <w:p w14:paraId="4559B234" w14:textId="11B24FD8" w:rsidR="003E1D50" w:rsidRDefault="003E1D50" w:rsidP="003E1D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Poziom </w:t>
            </w:r>
            <w:r w:rsidR="00663886">
              <w:rPr>
                <w:sz w:val="20"/>
                <w:szCs w:val="20"/>
              </w:rPr>
              <w:t>piętro I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D163E2C" w14:textId="17306F43" w:rsidR="003E1D50" w:rsidRPr="00A40C50" w:rsidRDefault="003E1D50" w:rsidP="003E1D50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BEA2F" w14:textId="65C1C087" w:rsidR="003E1D50" w:rsidRPr="00A23757" w:rsidRDefault="003E1D50" w:rsidP="003E1D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663886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63402DC" w14:textId="77777777" w:rsidR="003E1D50" w:rsidRPr="001501E7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5EA071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3DE5D1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A669CE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35C65F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23080FBE" w14:textId="77777777" w:rsidR="003E1D50" w:rsidRPr="004C3258" w:rsidRDefault="003E1D50" w:rsidP="003E1D50">
            <w:pPr>
              <w:pStyle w:val="Nagwek"/>
            </w:pPr>
          </w:p>
        </w:tc>
      </w:tr>
      <w:tr w:rsidR="003E1D50" w:rsidRPr="004C3258" w14:paraId="0F9BE64C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5545D5F" w14:textId="77777777" w:rsidR="003E1D50" w:rsidRPr="00F16962" w:rsidRDefault="003E1D50" w:rsidP="003E1D50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ADEA575" w14:textId="421EB65B" w:rsidR="003E1D50" w:rsidRDefault="003E1D50" w:rsidP="003E1D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oświetlenia</w:t>
            </w:r>
          </w:p>
          <w:p w14:paraId="608EC367" w14:textId="470A9FD1" w:rsidR="003E1D50" w:rsidRDefault="003E1D50" w:rsidP="003E1D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Poziom </w:t>
            </w:r>
            <w:r w:rsidR="00663886">
              <w:rPr>
                <w:sz w:val="20"/>
                <w:szCs w:val="20"/>
              </w:rPr>
              <w:t>piętro II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FEB219B" w14:textId="38290A99" w:rsidR="003E1D50" w:rsidRPr="00A40C50" w:rsidRDefault="003E1D50" w:rsidP="003E1D50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51352" w14:textId="14601659" w:rsidR="003E1D50" w:rsidRPr="00A23757" w:rsidRDefault="003E1D50" w:rsidP="003E1D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663886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8730CBA" w14:textId="77777777" w:rsidR="003E1D50" w:rsidRPr="001501E7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BC108A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D35739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C5FE6D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BE5179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1485970" w14:textId="77777777" w:rsidR="003E1D50" w:rsidRPr="004C3258" w:rsidRDefault="003E1D50" w:rsidP="003E1D50">
            <w:pPr>
              <w:pStyle w:val="Nagwek"/>
            </w:pPr>
          </w:p>
        </w:tc>
      </w:tr>
      <w:tr w:rsidR="003E1D50" w:rsidRPr="004C3258" w14:paraId="64C31452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3D5974D" w14:textId="77777777" w:rsidR="003E1D50" w:rsidRPr="00F16962" w:rsidRDefault="003E1D50" w:rsidP="003E1D50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ECF427B" w14:textId="77777777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oświetlenia</w:t>
            </w:r>
          </w:p>
          <w:p w14:paraId="241A4016" w14:textId="060B75B1" w:rsidR="003E1D50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poddasze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E19610A" w14:textId="26160CC1" w:rsidR="003E1D50" w:rsidRPr="00A40C50" w:rsidRDefault="003E1D50" w:rsidP="003E1D50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  <w:r w:rsidRPr="00A40C50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C7654" w14:textId="2A6FC454" w:rsidR="003E1D50" w:rsidRDefault="003E1D50" w:rsidP="003E1D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663886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44491C" w14:textId="77777777" w:rsidR="003E1D50" w:rsidRPr="001501E7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B593C8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F34CFA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DCED30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84002A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6C0707CC" w14:textId="77777777" w:rsidR="003E1D50" w:rsidRPr="004C3258" w:rsidRDefault="003E1D50" w:rsidP="003E1D50">
            <w:pPr>
              <w:pStyle w:val="Nagwek"/>
            </w:pPr>
          </w:p>
        </w:tc>
      </w:tr>
      <w:tr w:rsidR="003E1D50" w:rsidRPr="004C3258" w14:paraId="7178F32F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8878F73" w14:textId="77777777" w:rsidR="003E1D50" w:rsidRPr="00F16962" w:rsidRDefault="003E1D50" w:rsidP="003E1D50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EC40732" w14:textId="0AA5BAD5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detekcji pożaru</w:t>
            </w:r>
          </w:p>
          <w:p w14:paraId="1396FCDB" w14:textId="6E21075C" w:rsidR="003E1D50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piwnica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26F1B60" w14:textId="50AE97DE" w:rsidR="003E1D50" w:rsidRPr="00A40C50" w:rsidRDefault="003E1D50" w:rsidP="003E1D50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  <w:r w:rsidRPr="00A40C50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A0619" w14:textId="4B9826CA" w:rsidR="003E1D50" w:rsidRDefault="003E1D50" w:rsidP="003E1D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663886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348A6DA" w14:textId="77777777" w:rsidR="003E1D50" w:rsidRPr="001501E7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35D4C3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2FEEF7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EF676D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5F9771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F419188" w14:textId="77777777" w:rsidR="003E1D50" w:rsidRPr="004C3258" w:rsidRDefault="003E1D50" w:rsidP="003E1D50">
            <w:pPr>
              <w:pStyle w:val="Nagwek"/>
            </w:pPr>
          </w:p>
        </w:tc>
      </w:tr>
      <w:tr w:rsidR="00663886" w:rsidRPr="004C3258" w14:paraId="5D6ACF36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2FAB367" w14:textId="77777777" w:rsidR="00663886" w:rsidRPr="00F16962" w:rsidRDefault="00663886" w:rsidP="00663886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A996E69" w14:textId="2DEC1C8E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detekcji pożaru</w:t>
            </w:r>
          </w:p>
          <w:p w14:paraId="76C15640" w14:textId="5B2D6C10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parter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216BB4D" w14:textId="4E35B8AD" w:rsidR="00663886" w:rsidRPr="00A40C50" w:rsidRDefault="00663886" w:rsidP="00663886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C6218" w14:textId="56E51299" w:rsidR="00663886" w:rsidRDefault="00663886" w:rsidP="006638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4EC2CED" w14:textId="77777777" w:rsidR="00663886" w:rsidRPr="001501E7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8463D4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F68CDD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86D3C1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7641F1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03CCA88D" w14:textId="77777777" w:rsidR="00663886" w:rsidRPr="004C3258" w:rsidRDefault="00663886" w:rsidP="00663886">
            <w:pPr>
              <w:pStyle w:val="Nagwek"/>
            </w:pPr>
          </w:p>
        </w:tc>
      </w:tr>
      <w:tr w:rsidR="00663886" w:rsidRPr="004C3258" w14:paraId="4F59045C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CD51C5F" w14:textId="77777777" w:rsidR="00663886" w:rsidRPr="00F16962" w:rsidRDefault="00663886" w:rsidP="00663886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8978B4F" w14:textId="4AFB5A52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detekcji pożaru</w:t>
            </w:r>
          </w:p>
          <w:p w14:paraId="56AE5010" w14:textId="68C84C4F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piętro I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84250B3" w14:textId="7DFA98C4" w:rsidR="00663886" w:rsidRPr="00A40C50" w:rsidRDefault="00663886" w:rsidP="00663886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EC988" w14:textId="7513DF55" w:rsidR="00663886" w:rsidRDefault="00663886" w:rsidP="006638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F262C76" w14:textId="77777777" w:rsidR="00663886" w:rsidRPr="001501E7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84A4B4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F4E5A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DBF0A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76D57F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61E9546F" w14:textId="77777777" w:rsidR="00663886" w:rsidRPr="004C3258" w:rsidRDefault="00663886" w:rsidP="00663886">
            <w:pPr>
              <w:pStyle w:val="Nagwek"/>
            </w:pPr>
          </w:p>
        </w:tc>
      </w:tr>
      <w:tr w:rsidR="00663886" w:rsidRPr="004C3258" w14:paraId="2BC2FAFE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6AF4E7A" w14:textId="77777777" w:rsidR="00663886" w:rsidRPr="00F16962" w:rsidRDefault="00663886" w:rsidP="00663886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7246137" w14:textId="4589500E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detekcji pożaru</w:t>
            </w:r>
          </w:p>
          <w:p w14:paraId="2E6252B2" w14:textId="79B2781C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piętro II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D0B4F3C" w14:textId="11C381D4" w:rsidR="00663886" w:rsidRPr="00A40C50" w:rsidRDefault="00663886" w:rsidP="00663886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B58BD" w14:textId="5785FB0E" w:rsidR="00663886" w:rsidRDefault="00663886" w:rsidP="006638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0B7F705" w14:textId="77777777" w:rsidR="00663886" w:rsidRPr="001501E7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8C42AD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E6A1BE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D7C705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AF238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72B1B4B" w14:textId="77777777" w:rsidR="00663886" w:rsidRPr="004C3258" w:rsidRDefault="00663886" w:rsidP="00663886">
            <w:pPr>
              <w:pStyle w:val="Nagwek"/>
            </w:pPr>
          </w:p>
        </w:tc>
      </w:tr>
      <w:tr w:rsidR="00663886" w:rsidRPr="004C3258" w14:paraId="0E9C2A5A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5859E58" w14:textId="77777777" w:rsidR="00663886" w:rsidRPr="00F16962" w:rsidRDefault="00663886" w:rsidP="00663886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EB6B10C" w14:textId="52C5B49C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detekcji pożaru</w:t>
            </w:r>
          </w:p>
          <w:p w14:paraId="32185CB4" w14:textId="51B30255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poddasze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BA92AD9" w14:textId="145867C7" w:rsidR="00663886" w:rsidRPr="00A40C50" w:rsidRDefault="00663886" w:rsidP="00663886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DAF48" w14:textId="531D06E1" w:rsidR="00663886" w:rsidRDefault="00CC1F2F" w:rsidP="006638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663886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9A3F16" w14:textId="77777777" w:rsidR="00663886" w:rsidRPr="001501E7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731858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79AA6D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C1C38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237DAA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098BD1F" w14:textId="77777777" w:rsidR="00663886" w:rsidRPr="004C3258" w:rsidRDefault="00663886" w:rsidP="00663886">
            <w:pPr>
              <w:pStyle w:val="Nagwek"/>
            </w:pPr>
          </w:p>
        </w:tc>
      </w:tr>
    </w:tbl>
    <w:p w14:paraId="3D136193" w14:textId="77777777" w:rsidR="00504DF9" w:rsidRDefault="00504DF9" w:rsidP="0004308D"/>
    <w:sectPr w:rsidR="00504DF9" w:rsidSect="00F10BEB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567" w:right="1134" w:bottom="568" w:left="964" w:header="697" w:footer="567" w:gutter="3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F5026" w14:textId="77777777" w:rsidR="00601D70" w:rsidRDefault="00601D70" w:rsidP="0004308D">
      <w:r>
        <w:separator/>
      </w:r>
    </w:p>
    <w:p w14:paraId="21F27223" w14:textId="77777777" w:rsidR="00601D70" w:rsidRDefault="00601D70" w:rsidP="0004308D"/>
    <w:p w14:paraId="6D116242" w14:textId="77777777" w:rsidR="00601D70" w:rsidRDefault="00601D70" w:rsidP="0004308D"/>
    <w:p w14:paraId="4EF36AFF" w14:textId="77777777" w:rsidR="00601D70" w:rsidRDefault="00601D70" w:rsidP="0004308D"/>
    <w:p w14:paraId="6B5C9D90" w14:textId="77777777" w:rsidR="00601D70" w:rsidRDefault="00601D70" w:rsidP="0004308D"/>
    <w:p w14:paraId="5B1590DA" w14:textId="77777777" w:rsidR="00601D70" w:rsidRDefault="00601D70" w:rsidP="0004308D"/>
    <w:p w14:paraId="6562D8A1" w14:textId="77777777" w:rsidR="00601D70" w:rsidRDefault="00601D70" w:rsidP="0004308D"/>
    <w:p w14:paraId="1C1D85BC" w14:textId="77777777" w:rsidR="00601D70" w:rsidRDefault="00601D70" w:rsidP="0004308D"/>
    <w:p w14:paraId="33A050B1" w14:textId="77777777" w:rsidR="00601D70" w:rsidRDefault="00601D70" w:rsidP="0004308D"/>
    <w:p w14:paraId="28447683" w14:textId="77777777" w:rsidR="00601D70" w:rsidRDefault="00601D70" w:rsidP="0004308D"/>
    <w:p w14:paraId="65833BC1" w14:textId="77777777" w:rsidR="00601D70" w:rsidRDefault="00601D70" w:rsidP="0004308D"/>
    <w:p w14:paraId="769855D8" w14:textId="77777777" w:rsidR="00601D70" w:rsidRDefault="00601D70" w:rsidP="0004308D"/>
    <w:p w14:paraId="4D222D8A" w14:textId="77777777" w:rsidR="00601D70" w:rsidRDefault="00601D70" w:rsidP="0004308D"/>
    <w:p w14:paraId="3339DA87" w14:textId="77777777" w:rsidR="00601D70" w:rsidRDefault="00601D70" w:rsidP="0004308D"/>
    <w:p w14:paraId="4D814D40" w14:textId="77777777" w:rsidR="00601D70" w:rsidRDefault="00601D70" w:rsidP="0004308D"/>
  </w:endnote>
  <w:endnote w:type="continuationSeparator" w:id="0">
    <w:p w14:paraId="0BA93707" w14:textId="77777777" w:rsidR="00601D70" w:rsidRDefault="00601D70" w:rsidP="0004308D">
      <w:r>
        <w:continuationSeparator/>
      </w:r>
    </w:p>
    <w:p w14:paraId="75B0CF65" w14:textId="77777777" w:rsidR="00601D70" w:rsidRDefault="00601D70" w:rsidP="0004308D"/>
    <w:p w14:paraId="1B115D50" w14:textId="77777777" w:rsidR="00601D70" w:rsidRDefault="00601D70" w:rsidP="0004308D"/>
    <w:p w14:paraId="04359737" w14:textId="77777777" w:rsidR="00601D70" w:rsidRDefault="00601D70" w:rsidP="0004308D"/>
    <w:p w14:paraId="16F6C198" w14:textId="77777777" w:rsidR="00601D70" w:rsidRDefault="00601D70" w:rsidP="0004308D"/>
    <w:p w14:paraId="136DA8EE" w14:textId="77777777" w:rsidR="00601D70" w:rsidRDefault="00601D70" w:rsidP="0004308D"/>
    <w:p w14:paraId="70F67B97" w14:textId="77777777" w:rsidR="00601D70" w:rsidRDefault="00601D70" w:rsidP="0004308D"/>
    <w:p w14:paraId="3AF0347C" w14:textId="77777777" w:rsidR="00601D70" w:rsidRDefault="00601D70" w:rsidP="0004308D"/>
    <w:p w14:paraId="2C1A50CA" w14:textId="77777777" w:rsidR="00601D70" w:rsidRDefault="00601D70" w:rsidP="0004308D"/>
    <w:p w14:paraId="089A23C3" w14:textId="77777777" w:rsidR="00601D70" w:rsidRDefault="00601D70" w:rsidP="0004308D"/>
    <w:p w14:paraId="1C5AA32B" w14:textId="77777777" w:rsidR="00601D70" w:rsidRDefault="00601D70" w:rsidP="0004308D"/>
    <w:p w14:paraId="5C326C5B" w14:textId="77777777" w:rsidR="00601D70" w:rsidRDefault="00601D70" w:rsidP="0004308D"/>
    <w:p w14:paraId="1573C0B1" w14:textId="77777777" w:rsidR="00601D70" w:rsidRDefault="00601D70" w:rsidP="0004308D"/>
    <w:p w14:paraId="14B413C8" w14:textId="77777777" w:rsidR="00601D70" w:rsidRDefault="00601D70" w:rsidP="0004308D"/>
    <w:p w14:paraId="5B678C16" w14:textId="77777777" w:rsidR="00601D70" w:rsidRDefault="00601D70" w:rsidP="000430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428D6" w14:textId="77777777" w:rsidR="00A43A20" w:rsidRDefault="00A43A20" w:rsidP="0004308D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03F8869" w14:textId="77777777" w:rsidR="00A43A20" w:rsidRDefault="00A43A20" w:rsidP="0004308D"/>
  <w:p w14:paraId="506108EC" w14:textId="77777777" w:rsidR="00A43A20" w:rsidRDefault="00A43A20" w:rsidP="0004308D"/>
  <w:p w14:paraId="35A02B6A" w14:textId="77777777" w:rsidR="00A43A20" w:rsidRDefault="00A43A20" w:rsidP="0004308D"/>
  <w:p w14:paraId="5CAE47A4" w14:textId="77777777" w:rsidR="00A43A20" w:rsidRDefault="00A43A20" w:rsidP="0004308D"/>
  <w:p w14:paraId="24FF3905" w14:textId="77777777" w:rsidR="00A43A20" w:rsidRDefault="00A43A20" w:rsidP="0004308D"/>
  <w:p w14:paraId="6E3B3181" w14:textId="77777777" w:rsidR="00A43A20" w:rsidRDefault="00A43A20" w:rsidP="0004308D"/>
  <w:p w14:paraId="6FE72702" w14:textId="77777777" w:rsidR="00A43A20" w:rsidRDefault="00A43A20" w:rsidP="0004308D"/>
  <w:p w14:paraId="11D06F64" w14:textId="77777777" w:rsidR="00A43A20" w:rsidRDefault="00A43A20" w:rsidP="0004308D"/>
  <w:p w14:paraId="044E05F4" w14:textId="77777777" w:rsidR="00A43A20" w:rsidRDefault="00A43A20" w:rsidP="0004308D"/>
  <w:p w14:paraId="40472514" w14:textId="77777777" w:rsidR="00A43A20" w:rsidRDefault="00A43A20" w:rsidP="0004308D"/>
  <w:p w14:paraId="04663607" w14:textId="77777777" w:rsidR="00A43A20" w:rsidRDefault="00A43A20" w:rsidP="0004308D"/>
  <w:p w14:paraId="60336223" w14:textId="77777777" w:rsidR="00A43A20" w:rsidRDefault="00A43A20" w:rsidP="0004308D"/>
  <w:p w14:paraId="2E48D060" w14:textId="77777777" w:rsidR="00A43A20" w:rsidRDefault="00A43A20" w:rsidP="0004308D"/>
  <w:p w14:paraId="3A6ECFC9" w14:textId="77777777" w:rsidR="00A43A20" w:rsidRDefault="00A43A20" w:rsidP="0004308D"/>
  <w:p w14:paraId="482634DA" w14:textId="77777777" w:rsidR="00A43A20" w:rsidRDefault="00A43A20" w:rsidP="0004308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40B7C" w14:textId="77777777" w:rsidR="00A43A20" w:rsidRPr="00E61979" w:rsidRDefault="00A43A20" w:rsidP="0004308D">
    <w:pPr>
      <w:pStyle w:val="Stopka"/>
    </w:pPr>
    <w:r>
      <w:rPr>
        <w:b/>
        <w:bCs/>
      </w:rPr>
      <w:t>001</w:t>
    </w:r>
    <w:r>
      <w:t xml:space="preserve"> – rysunek aktualny, </w:t>
    </w:r>
    <w:r w:rsidRPr="00AD5684">
      <w:rPr>
        <w:b/>
        <w:bCs/>
        <w:outline/>
        <w:color w:val="000000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001</w:t>
    </w:r>
    <w:r>
      <w:t xml:space="preserve"> – rysunek nieaktualny</w:t>
    </w:r>
    <w:r>
      <w:rPr>
        <w:i/>
      </w:rPr>
      <w:tab/>
    </w:r>
    <w:r>
      <w:rPr>
        <w:i/>
      </w:rPr>
      <w:tab/>
      <w:t>str.</w:t>
    </w:r>
    <w:r w:rsidRPr="00AC72C1">
      <w:rPr>
        <w:rStyle w:val="Numerstrony"/>
      </w:rPr>
      <w:fldChar w:fldCharType="begin"/>
    </w:r>
    <w:r w:rsidRPr="00AC72C1">
      <w:rPr>
        <w:rStyle w:val="Numerstrony"/>
      </w:rPr>
      <w:instrText xml:space="preserve"> PAGE </w:instrText>
    </w:r>
    <w:r w:rsidRPr="00AC72C1">
      <w:rPr>
        <w:rStyle w:val="Numerstrony"/>
      </w:rPr>
      <w:fldChar w:fldCharType="separate"/>
    </w:r>
    <w:r w:rsidR="00126B59">
      <w:rPr>
        <w:rStyle w:val="Numerstrony"/>
        <w:noProof/>
      </w:rPr>
      <w:t>1</w:t>
    </w:r>
    <w:r w:rsidRPr="00AC72C1">
      <w:rPr>
        <w:rStyle w:val="Numerstrony"/>
      </w:rPr>
      <w:fldChar w:fldCharType="end"/>
    </w:r>
    <w:r w:rsidRPr="00AC72C1">
      <w:rPr>
        <w:i/>
      </w:rPr>
      <w:t xml:space="preserve"> /</w:t>
    </w:r>
    <w:r w:rsidRPr="00AC72C1">
      <w:rPr>
        <w:rStyle w:val="Numerstrony"/>
      </w:rPr>
      <w:fldChar w:fldCharType="begin"/>
    </w:r>
    <w:r w:rsidRPr="00AC72C1">
      <w:rPr>
        <w:rStyle w:val="Numerstrony"/>
      </w:rPr>
      <w:instrText xml:space="preserve"> NUMPAGES </w:instrText>
    </w:r>
    <w:r w:rsidRPr="00AC72C1">
      <w:rPr>
        <w:rStyle w:val="Numerstrony"/>
      </w:rPr>
      <w:fldChar w:fldCharType="separate"/>
    </w:r>
    <w:r w:rsidR="00126B59">
      <w:rPr>
        <w:rStyle w:val="Numerstrony"/>
        <w:noProof/>
      </w:rPr>
      <w:t>1</w:t>
    </w:r>
    <w:r w:rsidRPr="00AC72C1">
      <w:rPr>
        <w:rStyle w:val="Numerstrony"/>
      </w:rPr>
      <w:fldChar w:fldCharType="end"/>
    </w:r>
    <w:r w:rsidRPr="00AC72C1">
      <w:rPr>
        <w:rStyle w:val="Numerstrony"/>
      </w:rPr>
      <w:tab/>
    </w:r>
  </w:p>
  <w:p w14:paraId="13498F4F" w14:textId="77777777" w:rsidR="00A43A20" w:rsidRDefault="00A43A20" w:rsidP="0004308D"/>
  <w:p w14:paraId="080B7576" w14:textId="77777777" w:rsidR="00A43A20" w:rsidRDefault="00A43A20" w:rsidP="000430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52CA9" w14:textId="77777777" w:rsidR="00601D70" w:rsidRDefault="00601D70" w:rsidP="0004308D">
      <w:r>
        <w:separator/>
      </w:r>
    </w:p>
    <w:p w14:paraId="525EF30F" w14:textId="77777777" w:rsidR="00601D70" w:rsidRDefault="00601D70" w:rsidP="0004308D"/>
    <w:p w14:paraId="1F9F71F9" w14:textId="77777777" w:rsidR="00601D70" w:rsidRDefault="00601D70" w:rsidP="0004308D"/>
    <w:p w14:paraId="42E42A09" w14:textId="77777777" w:rsidR="00601D70" w:rsidRDefault="00601D70" w:rsidP="0004308D"/>
    <w:p w14:paraId="462D672C" w14:textId="77777777" w:rsidR="00601D70" w:rsidRDefault="00601D70" w:rsidP="0004308D"/>
    <w:p w14:paraId="56DBDCE6" w14:textId="77777777" w:rsidR="00601D70" w:rsidRDefault="00601D70" w:rsidP="0004308D"/>
    <w:p w14:paraId="4BB63C32" w14:textId="77777777" w:rsidR="00601D70" w:rsidRDefault="00601D70" w:rsidP="0004308D"/>
    <w:p w14:paraId="29301F6F" w14:textId="77777777" w:rsidR="00601D70" w:rsidRDefault="00601D70" w:rsidP="0004308D"/>
    <w:p w14:paraId="3632B3ED" w14:textId="77777777" w:rsidR="00601D70" w:rsidRDefault="00601D70" w:rsidP="0004308D"/>
    <w:p w14:paraId="522D5354" w14:textId="77777777" w:rsidR="00601D70" w:rsidRDefault="00601D70" w:rsidP="0004308D"/>
    <w:p w14:paraId="2FE29B41" w14:textId="77777777" w:rsidR="00601D70" w:rsidRDefault="00601D70" w:rsidP="0004308D"/>
    <w:p w14:paraId="236AC902" w14:textId="77777777" w:rsidR="00601D70" w:rsidRDefault="00601D70" w:rsidP="0004308D"/>
    <w:p w14:paraId="52AE14A3" w14:textId="77777777" w:rsidR="00601D70" w:rsidRDefault="00601D70" w:rsidP="0004308D"/>
    <w:p w14:paraId="7B5A92EB" w14:textId="77777777" w:rsidR="00601D70" w:rsidRDefault="00601D70" w:rsidP="0004308D"/>
    <w:p w14:paraId="5CC33C2D" w14:textId="77777777" w:rsidR="00601D70" w:rsidRDefault="00601D70" w:rsidP="0004308D"/>
  </w:footnote>
  <w:footnote w:type="continuationSeparator" w:id="0">
    <w:p w14:paraId="1A6EA80A" w14:textId="77777777" w:rsidR="00601D70" w:rsidRDefault="00601D70" w:rsidP="0004308D">
      <w:r>
        <w:continuationSeparator/>
      </w:r>
    </w:p>
    <w:p w14:paraId="223136C4" w14:textId="77777777" w:rsidR="00601D70" w:rsidRDefault="00601D70" w:rsidP="0004308D"/>
    <w:p w14:paraId="550EBA58" w14:textId="77777777" w:rsidR="00601D70" w:rsidRDefault="00601D70" w:rsidP="0004308D"/>
    <w:p w14:paraId="310FA433" w14:textId="77777777" w:rsidR="00601D70" w:rsidRDefault="00601D70" w:rsidP="0004308D"/>
    <w:p w14:paraId="401B1763" w14:textId="77777777" w:rsidR="00601D70" w:rsidRDefault="00601D70" w:rsidP="0004308D"/>
    <w:p w14:paraId="6A5D0927" w14:textId="77777777" w:rsidR="00601D70" w:rsidRDefault="00601D70" w:rsidP="0004308D"/>
    <w:p w14:paraId="0E35155B" w14:textId="77777777" w:rsidR="00601D70" w:rsidRDefault="00601D70" w:rsidP="0004308D"/>
    <w:p w14:paraId="25810506" w14:textId="77777777" w:rsidR="00601D70" w:rsidRDefault="00601D70" w:rsidP="0004308D"/>
    <w:p w14:paraId="61AA7D29" w14:textId="77777777" w:rsidR="00601D70" w:rsidRDefault="00601D70" w:rsidP="0004308D"/>
    <w:p w14:paraId="649080C2" w14:textId="77777777" w:rsidR="00601D70" w:rsidRDefault="00601D70" w:rsidP="0004308D"/>
    <w:p w14:paraId="16A87DC7" w14:textId="77777777" w:rsidR="00601D70" w:rsidRDefault="00601D70" w:rsidP="0004308D"/>
    <w:p w14:paraId="58EDF2F7" w14:textId="77777777" w:rsidR="00601D70" w:rsidRDefault="00601D70" w:rsidP="0004308D"/>
    <w:p w14:paraId="3B8EC5FF" w14:textId="77777777" w:rsidR="00601D70" w:rsidRDefault="00601D70" w:rsidP="0004308D"/>
    <w:p w14:paraId="6F4EA06D" w14:textId="77777777" w:rsidR="00601D70" w:rsidRDefault="00601D70" w:rsidP="0004308D"/>
    <w:p w14:paraId="366D58CE" w14:textId="77777777" w:rsidR="00601D70" w:rsidRDefault="00601D70" w:rsidP="000430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14CDB" w14:textId="77777777" w:rsidR="00A43A20" w:rsidRDefault="00A43A20" w:rsidP="0004308D"/>
  <w:p w14:paraId="1A4E6991" w14:textId="77777777" w:rsidR="00A43A20" w:rsidRDefault="00A43A20" w:rsidP="0004308D"/>
  <w:p w14:paraId="4D34AAD4" w14:textId="77777777" w:rsidR="00A43A20" w:rsidRDefault="00A43A20" w:rsidP="0004308D"/>
  <w:p w14:paraId="788A67F8" w14:textId="77777777" w:rsidR="00A43A20" w:rsidRDefault="00A43A20" w:rsidP="0004308D"/>
  <w:p w14:paraId="70C396F1" w14:textId="77777777" w:rsidR="00A43A20" w:rsidRDefault="00A43A20" w:rsidP="0004308D"/>
  <w:p w14:paraId="1A829383" w14:textId="77777777" w:rsidR="00A43A20" w:rsidRDefault="00A43A20" w:rsidP="0004308D"/>
  <w:p w14:paraId="1E61DB17" w14:textId="77777777" w:rsidR="00A43A20" w:rsidRDefault="00A43A20" w:rsidP="0004308D"/>
  <w:p w14:paraId="2B1EB44F" w14:textId="77777777" w:rsidR="00A43A20" w:rsidRDefault="00A43A20" w:rsidP="0004308D"/>
  <w:p w14:paraId="53F801F5" w14:textId="77777777" w:rsidR="00A43A20" w:rsidRDefault="00A43A20" w:rsidP="0004308D"/>
  <w:p w14:paraId="6C6FE3E0" w14:textId="77777777" w:rsidR="00A43A20" w:rsidRDefault="00A43A20" w:rsidP="0004308D"/>
  <w:p w14:paraId="1B85FA58" w14:textId="77777777" w:rsidR="00A43A20" w:rsidRDefault="00A43A20" w:rsidP="0004308D"/>
  <w:p w14:paraId="7DE1C015" w14:textId="77777777" w:rsidR="00A43A20" w:rsidRDefault="00A43A20" w:rsidP="0004308D"/>
  <w:p w14:paraId="5892D5B8" w14:textId="77777777" w:rsidR="00A43A20" w:rsidRDefault="00A43A20" w:rsidP="0004308D"/>
  <w:p w14:paraId="141DE9DC" w14:textId="77777777" w:rsidR="00A43A20" w:rsidRDefault="00A43A20" w:rsidP="000430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1C52A" w14:textId="00A58F35" w:rsidR="00A43A20" w:rsidRDefault="00A23757" w:rsidP="0011365B">
    <w:pPr>
      <w:pStyle w:val="Mstandard"/>
      <w:ind w:left="0"/>
      <w:jc w:val="center"/>
    </w:pPr>
    <w:r>
      <w:t>P</w:t>
    </w:r>
    <w:r w:rsidR="007D293A">
      <w:t>W</w:t>
    </w:r>
    <w:r>
      <w:t>_E0</w:t>
    </w:r>
    <w:r w:rsidR="00E119EA">
      <w:t>.</w:t>
    </w:r>
    <w:r>
      <w:t>1</w:t>
    </w:r>
    <w:r w:rsidR="00126B59">
      <w:t>_</w:t>
    </w:r>
    <w:r w:rsidR="00A43A20" w:rsidRPr="000D0F68">
      <w:t>Spis</w:t>
    </w:r>
    <w:r w:rsidR="00A43A20">
      <w:t>_zawartości</w:t>
    </w:r>
  </w:p>
  <w:p w14:paraId="16C5C443" w14:textId="77777777" w:rsidR="00A43A20" w:rsidRDefault="00A43A20" w:rsidP="000430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74275E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12E954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A4E9C8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34611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64222A"/>
    <w:lvl w:ilvl="0">
      <w:start w:val="1"/>
      <w:numFmt w:val="bullet"/>
      <w:pStyle w:val="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6EE86C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pStyle w:val="Wyliczanie1"/>
      <w:lvlText w:val="*"/>
      <w:lvlJc w:val="left"/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8" w15:restartNumberingAfterBreak="0">
    <w:nsid w:val="10814801"/>
    <w:multiLevelType w:val="hybridMultilevel"/>
    <w:tmpl w:val="1B5E46F4"/>
    <w:lvl w:ilvl="0" w:tplc="0415000F">
      <w:start w:val="1"/>
      <w:numFmt w:val="decimal"/>
      <w:lvlText w:val="%1."/>
      <w:lvlJc w:val="left"/>
      <w:pPr>
        <w:ind w:left="364" w:hanging="360"/>
      </w:p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" w15:restartNumberingAfterBreak="0">
    <w:nsid w:val="20522DB6"/>
    <w:multiLevelType w:val="hybridMultilevel"/>
    <w:tmpl w:val="42D2F5F2"/>
    <w:lvl w:ilvl="0" w:tplc="E6EA204C">
      <w:start w:val="1"/>
      <w:numFmt w:val="decimal"/>
      <w:suff w:val="nothing"/>
      <w:lvlText w:val="%1."/>
      <w:lvlJc w:val="left"/>
      <w:pPr>
        <w:ind w:left="369" w:firstLine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20AE6EE7"/>
    <w:multiLevelType w:val="multilevel"/>
    <w:tmpl w:val="194E0BB8"/>
    <w:lvl w:ilvl="0">
      <w:start w:val="1"/>
      <w:numFmt w:val="decimal"/>
      <w:pStyle w:val="Numerporzdkowy"/>
      <w:lvlText w:val="%1."/>
      <w:lvlJc w:val="righ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74"/>
        </w:tabs>
        <w:ind w:left="6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2"/>
        </w:tabs>
        <w:ind w:left="110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2"/>
        </w:tabs>
        <w:ind w:left="16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02"/>
        </w:tabs>
        <w:ind w:left="21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62"/>
        </w:tabs>
        <w:ind w:left="26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2"/>
        </w:tabs>
        <w:ind w:left="31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42"/>
        </w:tabs>
        <w:ind w:left="36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2"/>
        </w:tabs>
        <w:ind w:left="4202" w:hanging="1440"/>
      </w:pPr>
      <w:rPr>
        <w:rFonts w:hint="default"/>
      </w:rPr>
    </w:lvl>
  </w:abstractNum>
  <w:abstractNum w:abstractNumId="11" w15:restartNumberingAfterBreak="0">
    <w:nsid w:val="2DDE4FD7"/>
    <w:multiLevelType w:val="multilevel"/>
    <w:tmpl w:val="A350D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D86C6E"/>
    <w:multiLevelType w:val="hybridMultilevel"/>
    <w:tmpl w:val="F5BCD894"/>
    <w:lvl w:ilvl="0" w:tplc="B5865C1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2467B4"/>
    <w:multiLevelType w:val="hybridMultilevel"/>
    <w:tmpl w:val="665EB852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44843D5E"/>
    <w:multiLevelType w:val="hybridMultilevel"/>
    <w:tmpl w:val="68086FCE"/>
    <w:lvl w:ilvl="0" w:tplc="0415000F">
      <w:start w:val="1"/>
      <w:numFmt w:val="decimal"/>
      <w:lvlText w:val="%1."/>
      <w:lvlJc w:val="left"/>
      <w:pPr>
        <w:tabs>
          <w:tab w:val="num" w:pos="60"/>
        </w:tabs>
        <w:ind w:left="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56332DEB"/>
    <w:multiLevelType w:val="hybridMultilevel"/>
    <w:tmpl w:val="BCF47C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F01EF4"/>
    <w:multiLevelType w:val="hybridMultilevel"/>
    <w:tmpl w:val="483E0486"/>
    <w:lvl w:ilvl="0" w:tplc="0F6E58B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CE6665"/>
    <w:multiLevelType w:val="hybridMultilevel"/>
    <w:tmpl w:val="888E356E"/>
    <w:lvl w:ilvl="0" w:tplc="12FEE642">
      <w:start w:val="1"/>
      <w:numFmt w:val="decimal"/>
      <w:suff w:val="nothing"/>
      <w:lvlText w:val="%1."/>
      <w:lvlJc w:val="left"/>
      <w:pPr>
        <w:ind w:left="0" w:firstLine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 w15:restartNumberingAfterBreak="0">
    <w:nsid w:val="63E8157B"/>
    <w:multiLevelType w:val="hybridMultilevel"/>
    <w:tmpl w:val="68086FCE"/>
    <w:lvl w:ilvl="0" w:tplc="0415000F">
      <w:start w:val="1"/>
      <w:numFmt w:val="decimal"/>
      <w:lvlText w:val="%1."/>
      <w:lvlJc w:val="left"/>
      <w:pPr>
        <w:tabs>
          <w:tab w:val="num" w:pos="60"/>
        </w:tabs>
        <w:ind w:left="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 w15:restartNumberingAfterBreak="0">
    <w:nsid w:val="642522E8"/>
    <w:multiLevelType w:val="hybridMultilevel"/>
    <w:tmpl w:val="47808F9C"/>
    <w:lvl w:ilvl="0" w:tplc="1E946F62">
      <w:start w:val="13"/>
      <w:numFmt w:val="bullet"/>
      <w:pStyle w:val="Wypunktowany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76FA9"/>
    <w:multiLevelType w:val="multilevel"/>
    <w:tmpl w:val="B7FE34D6"/>
    <w:lvl w:ilvl="0">
      <w:start w:val="1"/>
      <w:numFmt w:val="decimal"/>
      <w:pStyle w:val="Nagwek1"/>
      <w:lvlText w:val="%1."/>
      <w:lvlJc w:val="left"/>
      <w:pPr>
        <w:tabs>
          <w:tab w:val="num" w:pos="1141"/>
        </w:tabs>
        <w:ind w:left="1141" w:hanging="432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1285"/>
        </w:tabs>
        <w:ind w:left="1285" w:hanging="576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1429"/>
        </w:tabs>
        <w:ind w:left="1429" w:hanging="720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573"/>
        </w:tabs>
        <w:ind w:left="1573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21" w15:restartNumberingAfterBreak="0">
    <w:nsid w:val="74F47E6F"/>
    <w:multiLevelType w:val="hybridMultilevel"/>
    <w:tmpl w:val="87D8FB8E"/>
    <w:lvl w:ilvl="0" w:tplc="159C819E">
      <w:start w:val="1"/>
      <w:numFmt w:val="decimal"/>
      <w:pStyle w:val="Styl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9569F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E47BD8"/>
    <w:multiLevelType w:val="hybridMultilevel"/>
    <w:tmpl w:val="DC5A02E6"/>
    <w:lvl w:ilvl="0" w:tplc="1CD45ABA">
      <w:start w:val="1"/>
      <w:numFmt w:val="decimal"/>
      <w:lvlText w:val="%1."/>
      <w:lvlJc w:val="right"/>
      <w:pPr>
        <w:tabs>
          <w:tab w:val="num" w:pos="340"/>
        </w:tabs>
        <w:ind w:left="340" w:firstLine="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996290"/>
    <w:multiLevelType w:val="multilevel"/>
    <w:tmpl w:val="BF14DCBE"/>
    <w:lvl w:ilvl="0">
      <w:start w:val="1"/>
      <w:numFmt w:val="decimal"/>
      <w:pStyle w:val="inv1"/>
      <w:lvlText w:val="%1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1">
      <w:start w:val="1"/>
      <w:numFmt w:val="decimal"/>
      <w:pStyle w:val="inv2"/>
      <w:lvlText w:val="%1.%2."/>
      <w:lvlJc w:val="left"/>
      <w:pPr>
        <w:tabs>
          <w:tab w:val="num" w:pos="2516"/>
        </w:tabs>
        <w:ind w:left="2516" w:hanging="432"/>
      </w:pPr>
      <w:rPr>
        <w:rFonts w:hint="default"/>
      </w:rPr>
    </w:lvl>
    <w:lvl w:ilvl="2">
      <w:start w:val="1"/>
      <w:numFmt w:val="decimal"/>
      <w:pStyle w:val="inv3"/>
      <w:lvlText w:val="%1.%2.%3."/>
      <w:lvlJc w:val="left"/>
      <w:pPr>
        <w:tabs>
          <w:tab w:val="num" w:pos="3164"/>
        </w:tabs>
        <w:ind w:left="29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4"/>
        </w:tabs>
        <w:ind w:left="34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4"/>
        </w:tabs>
        <w:ind w:left="39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4"/>
        </w:tabs>
        <w:ind w:left="44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24"/>
        </w:tabs>
        <w:ind w:left="49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84"/>
        </w:tabs>
        <w:ind w:left="54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04"/>
        </w:tabs>
        <w:ind w:left="6044" w:hanging="1440"/>
      </w:pPr>
      <w:rPr>
        <w:rFonts w:hint="default"/>
      </w:rPr>
    </w:lvl>
  </w:abstractNum>
  <w:num w:numId="1" w16cid:durableId="1689257150">
    <w:abstractNumId w:val="20"/>
  </w:num>
  <w:num w:numId="2" w16cid:durableId="2131169034">
    <w:abstractNumId w:val="19"/>
  </w:num>
  <w:num w:numId="3" w16cid:durableId="161437214">
    <w:abstractNumId w:val="23"/>
  </w:num>
  <w:num w:numId="4" w16cid:durableId="389571667">
    <w:abstractNumId w:val="6"/>
  </w:num>
  <w:num w:numId="5" w16cid:durableId="372114795">
    <w:abstractNumId w:val="10"/>
  </w:num>
  <w:num w:numId="6" w16cid:durableId="2058316992">
    <w:abstractNumId w:val="11"/>
  </w:num>
  <w:num w:numId="7" w16cid:durableId="642659208">
    <w:abstractNumId w:val="21"/>
  </w:num>
  <w:num w:numId="8" w16cid:durableId="1472215247">
    <w:abstractNumId w:val="18"/>
  </w:num>
  <w:num w:numId="9" w16cid:durableId="946699819">
    <w:abstractNumId w:val="5"/>
  </w:num>
  <w:num w:numId="10" w16cid:durableId="1382053901">
    <w:abstractNumId w:val="3"/>
  </w:num>
  <w:num w:numId="11" w16cid:durableId="2127381744">
    <w:abstractNumId w:val="2"/>
  </w:num>
  <w:num w:numId="12" w16cid:durableId="905797878">
    <w:abstractNumId w:val="1"/>
  </w:num>
  <w:num w:numId="13" w16cid:durableId="1342776619">
    <w:abstractNumId w:val="0"/>
  </w:num>
  <w:num w:numId="14" w16cid:durableId="693000742">
    <w:abstractNumId w:val="4"/>
  </w:num>
  <w:num w:numId="15" w16cid:durableId="568350607">
    <w:abstractNumId w:val="22"/>
  </w:num>
  <w:num w:numId="16" w16cid:durableId="1270232816">
    <w:abstractNumId w:val="16"/>
  </w:num>
  <w:num w:numId="17" w16cid:durableId="893662390">
    <w:abstractNumId w:val="14"/>
  </w:num>
  <w:num w:numId="18" w16cid:durableId="2111582843">
    <w:abstractNumId w:val="9"/>
  </w:num>
  <w:num w:numId="19" w16cid:durableId="1963490203">
    <w:abstractNumId w:val="17"/>
  </w:num>
  <w:num w:numId="20" w16cid:durableId="1559435995">
    <w:abstractNumId w:val="12"/>
  </w:num>
  <w:num w:numId="21" w16cid:durableId="1358701357">
    <w:abstractNumId w:val="8"/>
  </w:num>
  <w:num w:numId="22" w16cid:durableId="973950222">
    <w:abstractNumId w:val="7"/>
  </w:num>
  <w:num w:numId="23" w16cid:durableId="668486484">
    <w:abstractNumId w:val="15"/>
  </w:num>
  <w:num w:numId="24" w16cid:durableId="20043161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mirrorMargins/>
  <w:alignBordersAndEdges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lickAndTypeStyle w:val="Standardowy"/>
  <w:drawingGridHorizontalSpacing w:val="6"/>
  <w:drawingGridVerticalSpacing w:val="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7BBC"/>
    <w:rsid w:val="00000085"/>
    <w:rsid w:val="000002BB"/>
    <w:rsid w:val="00007494"/>
    <w:rsid w:val="00011AED"/>
    <w:rsid w:val="00013E46"/>
    <w:rsid w:val="00015D80"/>
    <w:rsid w:val="000212A2"/>
    <w:rsid w:val="0002181A"/>
    <w:rsid w:val="00024DE0"/>
    <w:rsid w:val="00032F81"/>
    <w:rsid w:val="00033538"/>
    <w:rsid w:val="00033D03"/>
    <w:rsid w:val="00034B0A"/>
    <w:rsid w:val="00037C6A"/>
    <w:rsid w:val="00040DE1"/>
    <w:rsid w:val="00042FA9"/>
    <w:rsid w:val="0004308D"/>
    <w:rsid w:val="0004636D"/>
    <w:rsid w:val="00051CAB"/>
    <w:rsid w:val="00052690"/>
    <w:rsid w:val="00055EF1"/>
    <w:rsid w:val="00060747"/>
    <w:rsid w:val="000607EF"/>
    <w:rsid w:val="00060D18"/>
    <w:rsid w:val="00060EA0"/>
    <w:rsid w:val="000623CA"/>
    <w:rsid w:val="00064A2E"/>
    <w:rsid w:val="00071E89"/>
    <w:rsid w:val="00073481"/>
    <w:rsid w:val="00081112"/>
    <w:rsid w:val="00081A5A"/>
    <w:rsid w:val="0008270E"/>
    <w:rsid w:val="0008450C"/>
    <w:rsid w:val="00084B73"/>
    <w:rsid w:val="0008621C"/>
    <w:rsid w:val="00092013"/>
    <w:rsid w:val="0009577F"/>
    <w:rsid w:val="00095D1F"/>
    <w:rsid w:val="000A64CF"/>
    <w:rsid w:val="000A72B4"/>
    <w:rsid w:val="000A7A05"/>
    <w:rsid w:val="000B0188"/>
    <w:rsid w:val="000B2F95"/>
    <w:rsid w:val="000B310F"/>
    <w:rsid w:val="000B5654"/>
    <w:rsid w:val="000B6244"/>
    <w:rsid w:val="000B6403"/>
    <w:rsid w:val="000B6D6F"/>
    <w:rsid w:val="000C2CE9"/>
    <w:rsid w:val="000C2D48"/>
    <w:rsid w:val="000C3066"/>
    <w:rsid w:val="000C47F2"/>
    <w:rsid w:val="000C4CEA"/>
    <w:rsid w:val="000C61E5"/>
    <w:rsid w:val="000D0F68"/>
    <w:rsid w:val="000D3047"/>
    <w:rsid w:val="000D3477"/>
    <w:rsid w:val="000D37EB"/>
    <w:rsid w:val="000D6397"/>
    <w:rsid w:val="000D7C07"/>
    <w:rsid w:val="000E003E"/>
    <w:rsid w:val="000E5F37"/>
    <w:rsid w:val="000F6319"/>
    <w:rsid w:val="000F7CB9"/>
    <w:rsid w:val="000F7D09"/>
    <w:rsid w:val="00100FD2"/>
    <w:rsid w:val="00104BF7"/>
    <w:rsid w:val="00106520"/>
    <w:rsid w:val="001069E9"/>
    <w:rsid w:val="00110820"/>
    <w:rsid w:val="0011365B"/>
    <w:rsid w:val="001177F1"/>
    <w:rsid w:val="00117BBC"/>
    <w:rsid w:val="001213F8"/>
    <w:rsid w:val="00123BBC"/>
    <w:rsid w:val="00125442"/>
    <w:rsid w:val="00126636"/>
    <w:rsid w:val="00126B59"/>
    <w:rsid w:val="001270EC"/>
    <w:rsid w:val="001336FD"/>
    <w:rsid w:val="00133DC1"/>
    <w:rsid w:val="001352FD"/>
    <w:rsid w:val="00135BC0"/>
    <w:rsid w:val="00145015"/>
    <w:rsid w:val="00146008"/>
    <w:rsid w:val="001501E7"/>
    <w:rsid w:val="001520AE"/>
    <w:rsid w:val="0015248C"/>
    <w:rsid w:val="00153F4E"/>
    <w:rsid w:val="00157353"/>
    <w:rsid w:val="00166CC6"/>
    <w:rsid w:val="00170042"/>
    <w:rsid w:val="0017132C"/>
    <w:rsid w:val="00171E36"/>
    <w:rsid w:val="00174E69"/>
    <w:rsid w:val="00177D9C"/>
    <w:rsid w:val="00180388"/>
    <w:rsid w:val="00183E06"/>
    <w:rsid w:val="00185B15"/>
    <w:rsid w:val="00191A86"/>
    <w:rsid w:val="0019266A"/>
    <w:rsid w:val="0019583C"/>
    <w:rsid w:val="001A0246"/>
    <w:rsid w:val="001A086F"/>
    <w:rsid w:val="001A1B3D"/>
    <w:rsid w:val="001A62E0"/>
    <w:rsid w:val="001B0DE6"/>
    <w:rsid w:val="001B422D"/>
    <w:rsid w:val="001B6201"/>
    <w:rsid w:val="001C073B"/>
    <w:rsid w:val="001C0B66"/>
    <w:rsid w:val="001C1B8B"/>
    <w:rsid w:val="001C7E46"/>
    <w:rsid w:val="001D4CB6"/>
    <w:rsid w:val="001D5B14"/>
    <w:rsid w:val="001E3166"/>
    <w:rsid w:val="001E78FB"/>
    <w:rsid w:val="001F1E27"/>
    <w:rsid w:val="001F442F"/>
    <w:rsid w:val="001F57BC"/>
    <w:rsid w:val="001F61BF"/>
    <w:rsid w:val="00203026"/>
    <w:rsid w:val="00203E7B"/>
    <w:rsid w:val="002041A2"/>
    <w:rsid w:val="00230CB7"/>
    <w:rsid w:val="00245413"/>
    <w:rsid w:val="00247530"/>
    <w:rsid w:val="00253F65"/>
    <w:rsid w:val="00263C06"/>
    <w:rsid w:val="00266AF9"/>
    <w:rsid w:val="00273233"/>
    <w:rsid w:val="002835C6"/>
    <w:rsid w:val="00293E90"/>
    <w:rsid w:val="00295572"/>
    <w:rsid w:val="002972AE"/>
    <w:rsid w:val="002A1394"/>
    <w:rsid w:val="002A1F74"/>
    <w:rsid w:val="002A60E8"/>
    <w:rsid w:val="002A78DD"/>
    <w:rsid w:val="002B64C2"/>
    <w:rsid w:val="002C34C7"/>
    <w:rsid w:val="002C5B6C"/>
    <w:rsid w:val="002D7996"/>
    <w:rsid w:val="002E5ED8"/>
    <w:rsid w:val="002F08B2"/>
    <w:rsid w:val="002F1E19"/>
    <w:rsid w:val="002F39B9"/>
    <w:rsid w:val="002F400F"/>
    <w:rsid w:val="002F4EB1"/>
    <w:rsid w:val="002F66B4"/>
    <w:rsid w:val="002F67F4"/>
    <w:rsid w:val="00300B4F"/>
    <w:rsid w:val="00303250"/>
    <w:rsid w:val="00306C91"/>
    <w:rsid w:val="00310D65"/>
    <w:rsid w:val="0031612E"/>
    <w:rsid w:val="00317229"/>
    <w:rsid w:val="00321DB6"/>
    <w:rsid w:val="00333681"/>
    <w:rsid w:val="003412D2"/>
    <w:rsid w:val="00341CA1"/>
    <w:rsid w:val="00343FB5"/>
    <w:rsid w:val="00344435"/>
    <w:rsid w:val="003449AE"/>
    <w:rsid w:val="00346E88"/>
    <w:rsid w:val="0035663D"/>
    <w:rsid w:val="00356EC4"/>
    <w:rsid w:val="00361B41"/>
    <w:rsid w:val="00363658"/>
    <w:rsid w:val="00366D38"/>
    <w:rsid w:val="00374974"/>
    <w:rsid w:val="00375066"/>
    <w:rsid w:val="003752C6"/>
    <w:rsid w:val="00380D0D"/>
    <w:rsid w:val="003821BA"/>
    <w:rsid w:val="003834F1"/>
    <w:rsid w:val="00387C9A"/>
    <w:rsid w:val="003910AC"/>
    <w:rsid w:val="003921E7"/>
    <w:rsid w:val="00394363"/>
    <w:rsid w:val="00397DAD"/>
    <w:rsid w:val="003A1F7F"/>
    <w:rsid w:val="003A1FED"/>
    <w:rsid w:val="003B0443"/>
    <w:rsid w:val="003B0BB3"/>
    <w:rsid w:val="003B164D"/>
    <w:rsid w:val="003B2E5A"/>
    <w:rsid w:val="003B72FF"/>
    <w:rsid w:val="003C26FC"/>
    <w:rsid w:val="003C4501"/>
    <w:rsid w:val="003D0185"/>
    <w:rsid w:val="003D10F3"/>
    <w:rsid w:val="003D316A"/>
    <w:rsid w:val="003D5183"/>
    <w:rsid w:val="003E0235"/>
    <w:rsid w:val="003E1D50"/>
    <w:rsid w:val="003E33FB"/>
    <w:rsid w:val="003E3BCE"/>
    <w:rsid w:val="003E40EA"/>
    <w:rsid w:val="003F00F6"/>
    <w:rsid w:val="003F0339"/>
    <w:rsid w:val="003F32A7"/>
    <w:rsid w:val="003F4FF3"/>
    <w:rsid w:val="003F673D"/>
    <w:rsid w:val="003F7EB0"/>
    <w:rsid w:val="00401153"/>
    <w:rsid w:val="00403C94"/>
    <w:rsid w:val="00404DDF"/>
    <w:rsid w:val="004135B2"/>
    <w:rsid w:val="0041564B"/>
    <w:rsid w:val="00416D9B"/>
    <w:rsid w:val="0042433D"/>
    <w:rsid w:val="0043459C"/>
    <w:rsid w:val="00440FE1"/>
    <w:rsid w:val="00443AC5"/>
    <w:rsid w:val="00446878"/>
    <w:rsid w:val="00450C63"/>
    <w:rsid w:val="0045270C"/>
    <w:rsid w:val="00452D80"/>
    <w:rsid w:val="00464C41"/>
    <w:rsid w:val="0046575D"/>
    <w:rsid w:val="00466AD6"/>
    <w:rsid w:val="00467CEB"/>
    <w:rsid w:val="00470A20"/>
    <w:rsid w:val="0047123C"/>
    <w:rsid w:val="004713FA"/>
    <w:rsid w:val="004728C5"/>
    <w:rsid w:val="00472B2A"/>
    <w:rsid w:val="00472E81"/>
    <w:rsid w:val="004770BE"/>
    <w:rsid w:val="004825F1"/>
    <w:rsid w:val="00485147"/>
    <w:rsid w:val="00485B53"/>
    <w:rsid w:val="00485DF3"/>
    <w:rsid w:val="00494981"/>
    <w:rsid w:val="004A2C14"/>
    <w:rsid w:val="004A3582"/>
    <w:rsid w:val="004A55F0"/>
    <w:rsid w:val="004A5AAB"/>
    <w:rsid w:val="004A6498"/>
    <w:rsid w:val="004B0C97"/>
    <w:rsid w:val="004B459D"/>
    <w:rsid w:val="004B4712"/>
    <w:rsid w:val="004B58AE"/>
    <w:rsid w:val="004C1552"/>
    <w:rsid w:val="004C25D2"/>
    <w:rsid w:val="004C3258"/>
    <w:rsid w:val="004C4939"/>
    <w:rsid w:val="004C660E"/>
    <w:rsid w:val="004C74EB"/>
    <w:rsid w:val="004D18F8"/>
    <w:rsid w:val="004D19B1"/>
    <w:rsid w:val="004D2BBE"/>
    <w:rsid w:val="004D2FC4"/>
    <w:rsid w:val="004D3CE8"/>
    <w:rsid w:val="004D5159"/>
    <w:rsid w:val="004E191C"/>
    <w:rsid w:val="004E1B00"/>
    <w:rsid w:val="004E44FE"/>
    <w:rsid w:val="004E6677"/>
    <w:rsid w:val="004E6796"/>
    <w:rsid w:val="004F3FA1"/>
    <w:rsid w:val="005026EE"/>
    <w:rsid w:val="00503269"/>
    <w:rsid w:val="00504DF9"/>
    <w:rsid w:val="0050649A"/>
    <w:rsid w:val="00507E52"/>
    <w:rsid w:val="0051030C"/>
    <w:rsid w:val="005154FD"/>
    <w:rsid w:val="005206D6"/>
    <w:rsid w:val="005211C1"/>
    <w:rsid w:val="00523C80"/>
    <w:rsid w:val="00523D93"/>
    <w:rsid w:val="00524196"/>
    <w:rsid w:val="005265C6"/>
    <w:rsid w:val="00533B64"/>
    <w:rsid w:val="0054373B"/>
    <w:rsid w:val="00544CE2"/>
    <w:rsid w:val="005458B8"/>
    <w:rsid w:val="005532F1"/>
    <w:rsid w:val="00556FF0"/>
    <w:rsid w:val="00557D2E"/>
    <w:rsid w:val="00557E2B"/>
    <w:rsid w:val="00561943"/>
    <w:rsid w:val="00563D68"/>
    <w:rsid w:val="0056707B"/>
    <w:rsid w:val="00567446"/>
    <w:rsid w:val="0057382C"/>
    <w:rsid w:val="00575B88"/>
    <w:rsid w:val="00592169"/>
    <w:rsid w:val="0059502E"/>
    <w:rsid w:val="005B1518"/>
    <w:rsid w:val="005B6988"/>
    <w:rsid w:val="005B78FA"/>
    <w:rsid w:val="005C287E"/>
    <w:rsid w:val="005C5BFE"/>
    <w:rsid w:val="005C64FD"/>
    <w:rsid w:val="005D15E0"/>
    <w:rsid w:val="005D173D"/>
    <w:rsid w:val="005D31FA"/>
    <w:rsid w:val="005D4645"/>
    <w:rsid w:val="005D5CC6"/>
    <w:rsid w:val="005D6031"/>
    <w:rsid w:val="005D7BFD"/>
    <w:rsid w:val="005E0137"/>
    <w:rsid w:val="005E1A16"/>
    <w:rsid w:val="005E45E8"/>
    <w:rsid w:val="005E5F9F"/>
    <w:rsid w:val="005F48FD"/>
    <w:rsid w:val="00600D4B"/>
    <w:rsid w:val="00601CD6"/>
    <w:rsid w:val="00601D70"/>
    <w:rsid w:val="00604379"/>
    <w:rsid w:val="00607D6E"/>
    <w:rsid w:val="0061341E"/>
    <w:rsid w:val="00615585"/>
    <w:rsid w:val="006249C5"/>
    <w:rsid w:val="00631AA1"/>
    <w:rsid w:val="0063343C"/>
    <w:rsid w:val="006344F2"/>
    <w:rsid w:val="0063699B"/>
    <w:rsid w:val="0065206D"/>
    <w:rsid w:val="0065278E"/>
    <w:rsid w:val="006562CE"/>
    <w:rsid w:val="006564E0"/>
    <w:rsid w:val="00656940"/>
    <w:rsid w:val="00663886"/>
    <w:rsid w:val="00664AB3"/>
    <w:rsid w:val="006651D2"/>
    <w:rsid w:val="00686C04"/>
    <w:rsid w:val="006913E5"/>
    <w:rsid w:val="006919B8"/>
    <w:rsid w:val="00693E51"/>
    <w:rsid w:val="006A2945"/>
    <w:rsid w:val="006A68FF"/>
    <w:rsid w:val="006B3EAC"/>
    <w:rsid w:val="006C2A17"/>
    <w:rsid w:val="006C584E"/>
    <w:rsid w:val="006C7EB5"/>
    <w:rsid w:val="006D0084"/>
    <w:rsid w:val="006D101D"/>
    <w:rsid w:val="006D1572"/>
    <w:rsid w:val="006D67D5"/>
    <w:rsid w:val="006E1AA5"/>
    <w:rsid w:val="006E2786"/>
    <w:rsid w:val="006E4D4A"/>
    <w:rsid w:val="006E7BF2"/>
    <w:rsid w:val="006F3C8D"/>
    <w:rsid w:val="006F3F93"/>
    <w:rsid w:val="006F720C"/>
    <w:rsid w:val="00701607"/>
    <w:rsid w:val="00702154"/>
    <w:rsid w:val="00703808"/>
    <w:rsid w:val="007043EA"/>
    <w:rsid w:val="00706BAF"/>
    <w:rsid w:val="00707CD5"/>
    <w:rsid w:val="00711AEE"/>
    <w:rsid w:val="007173EF"/>
    <w:rsid w:val="00721183"/>
    <w:rsid w:val="00721465"/>
    <w:rsid w:val="00721A90"/>
    <w:rsid w:val="00734A8B"/>
    <w:rsid w:val="007411D6"/>
    <w:rsid w:val="007414C0"/>
    <w:rsid w:val="00742669"/>
    <w:rsid w:val="00743444"/>
    <w:rsid w:val="00744741"/>
    <w:rsid w:val="00745E62"/>
    <w:rsid w:val="00746A75"/>
    <w:rsid w:val="00746DC1"/>
    <w:rsid w:val="00753535"/>
    <w:rsid w:val="0075788C"/>
    <w:rsid w:val="00762DBE"/>
    <w:rsid w:val="00762E69"/>
    <w:rsid w:val="0076388B"/>
    <w:rsid w:val="00765728"/>
    <w:rsid w:val="007721AE"/>
    <w:rsid w:val="00774F08"/>
    <w:rsid w:val="00777929"/>
    <w:rsid w:val="00782234"/>
    <w:rsid w:val="007846DB"/>
    <w:rsid w:val="007850FB"/>
    <w:rsid w:val="007867A8"/>
    <w:rsid w:val="00791D16"/>
    <w:rsid w:val="007A213B"/>
    <w:rsid w:val="007A2CA6"/>
    <w:rsid w:val="007B3CD5"/>
    <w:rsid w:val="007B5E1B"/>
    <w:rsid w:val="007C079F"/>
    <w:rsid w:val="007C725F"/>
    <w:rsid w:val="007D240E"/>
    <w:rsid w:val="007D293A"/>
    <w:rsid w:val="007D5F89"/>
    <w:rsid w:val="007F16D1"/>
    <w:rsid w:val="007F244E"/>
    <w:rsid w:val="0080112D"/>
    <w:rsid w:val="0080408D"/>
    <w:rsid w:val="00807833"/>
    <w:rsid w:val="008138F4"/>
    <w:rsid w:val="00814A61"/>
    <w:rsid w:val="00830CD7"/>
    <w:rsid w:val="00847D13"/>
    <w:rsid w:val="0085008E"/>
    <w:rsid w:val="008510F6"/>
    <w:rsid w:val="00851E91"/>
    <w:rsid w:val="00853B01"/>
    <w:rsid w:val="008555F5"/>
    <w:rsid w:val="0085608F"/>
    <w:rsid w:val="008637BA"/>
    <w:rsid w:val="00867255"/>
    <w:rsid w:val="008701FB"/>
    <w:rsid w:val="0087258E"/>
    <w:rsid w:val="00875430"/>
    <w:rsid w:val="00883E99"/>
    <w:rsid w:val="00891732"/>
    <w:rsid w:val="00893BDE"/>
    <w:rsid w:val="00893CF4"/>
    <w:rsid w:val="008940A5"/>
    <w:rsid w:val="0089428C"/>
    <w:rsid w:val="008A1313"/>
    <w:rsid w:val="008A1472"/>
    <w:rsid w:val="008A153A"/>
    <w:rsid w:val="008A31D5"/>
    <w:rsid w:val="008A35DD"/>
    <w:rsid w:val="008B7762"/>
    <w:rsid w:val="008C128C"/>
    <w:rsid w:val="008C62DB"/>
    <w:rsid w:val="008D1B13"/>
    <w:rsid w:val="008D262D"/>
    <w:rsid w:val="008D43A4"/>
    <w:rsid w:val="008D55CD"/>
    <w:rsid w:val="008E143F"/>
    <w:rsid w:val="008E2770"/>
    <w:rsid w:val="008E2F7F"/>
    <w:rsid w:val="008E4EC0"/>
    <w:rsid w:val="008E5A32"/>
    <w:rsid w:val="008F2C94"/>
    <w:rsid w:val="008F483F"/>
    <w:rsid w:val="008F5658"/>
    <w:rsid w:val="008F6277"/>
    <w:rsid w:val="00901219"/>
    <w:rsid w:val="00901C88"/>
    <w:rsid w:val="00902CD0"/>
    <w:rsid w:val="00905784"/>
    <w:rsid w:val="00914B50"/>
    <w:rsid w:val="00914CD1"/>
    <w:rsid w:val="00914DC1"/>
    <w:rsid w:val="00917BE4"/>
    <w:rsid w:val="00921CE3"/>
    <w:rsid w:val="00926EC1"/>
    <w:rsid w:val="00930CF1"/>
    <w:rsid w:val="00931A96"/>
    <w:rsid w:val="00935035"/>
    <w:rsid w:val="009373DB"/>
    <w:rsid w:val="00941569"/>
    <w:rsid w:val="009427C8"/>
    <w:rsid w:val="00944836"/>
    <w:rsid w:val="00944F77"/>
    <w:rsid w:val="00947C15"/>
    <w:rsid w:val="009516C1"/>
    <w:rsid w:val="00953051"/>
    <w:rsid w:val="00953D48"/>
    <w:rsid w:val="009650F9"/>
    <w:rsid w:val="00967629"/>
    <w:rsid w:val="00970515"/>
    <w:rsid w:val="00970B12"/>
    <w:rsid w:val="00974BE3"/>
    <w:rsid w:val="0097518A"/>
    <w:rsid w:val="009807CB"/>
    <w:rsid w:val="009827E5"/>
    <w:rsid w:val="00983792"/>
    <w:rsid w:val="00994960"/>
    <w:rsid w:val="00995228"/>
    <w:rsid w:val="00997373"/>
    <w:rsid w:val="00997666"/>
    <w:rsid w:val="009977DB"/>
    <w:rsid w:val="009A097B"/>
    <w:rsid w:val="009A62A9"/>
    <w:rsid w:val="009A685E"/>
    <w:rsid w:val="009A7CBA"/>
    <w:rsid w:val="009B33A1"/>
    <w:rsid w:val="009B7049"/>
    <w:rsid w:val="009B7EAA"/>
    <w:rsid w:val="009C0018"/>
    <w:rsid w:val="009C14D7"/>
    <w:rsid w:val="009C4006"/>
    <w:rsid w:val="009C5A92"/>
    <w:rsid w:val="009D3FC5"/>
    <w:rsid w:val="009D4A15"/>
    <w:rsid w:val="009D5839"/>
    <w:rsid w:val="009D751E"/>
    <w:rsid w:val="009E11B8"/>
    <w:rsid w:val="009E6DA0"/>
    <w:rsid w:val="009E7439"/>
    <w:rsid w:val="009E7D36"/>
    <w:rsid w:val="009F1511"/>
    <w:rsid w:val="009F1577"/>
    <w:rsid w:val="009F1CD9"/>
    <w:rsid w:val="009F30B2"/>
    <w:rsid w:val="009F5147"/>
    <w:rsid w:val="00A01924"/>
    <w:rsid w:val="00A020DE"/>
    <w:rsid w:val="00A17EC1"/>
    <w:rsid w:val="00A23653"/>
    <w:rsid w:val="00A23757"/>
    <w:rsid w:val="00A31E64"/>
    <w:rsid w:val="00A36B40"/>
    <w:rsid w:val="00A40F79"/>
    <w:rsid w:val="00A42B1D"/>
    <w:rsid w:val="00A43A20"/>
    <w:rsid w:val="00A444C2"/>
    <w:rsid w:val="00A46A9D"/>
    <w:rsid w:val="00A47B6F"/>
    <w:rsid w:val="00A54113"/>
    <w:rsid w:val="00A555F2"/>
    <w:rsid w:val="00A55981"/>
    <w:rsid w:val="00A565FA"/>
    <w:rsid w:val="00A63A07"/>
    <w:rsid w:val="00A663CD"/>
    <w:rsid w:val="00A67498"/>
    <w:rsid w:val="00A675D5"/>
    <w:rsid w:val="00A67E83"/>
    <w:rsid w:val="00A71F7F"/>
    <w:rsid w:val="00A72B8B"/>
    <w:rsid w:val="00A73837"/>
    <w:rsid w:val="00A738E8"/>
    <w:rsid w:val="00A76DCF"/>
    <w:rsid w:val="00A81472"/>
    <w:rsid w:val="00A845B0"/>
    <w:rsid w:val="00A85B9C"/>
    <w:rsid w:val="00A90E27"/>
    <w:rsid w:val="00A91579"/>
    <w:rsid w:val="00A932AD"/>
    <w:rsid w:val="00A95D6A"/>
    <w:rsid w:val="00AA09E4"/>
    <w:rsid w:val="00AA1535"/>
    <w:rsid w:val="00AA22E9"/>
    <w:rsid w:val="00AB082B"/>
    <w:rsid w:val="00AB2FE3"/>
    <w:rsid w:val="00AB6D81"/>
    <w:rsid w:val="00AC01B7"/>
    <w:rsid w:val="00AC32C3"/>
    <w:rsid w:val="00AC3356"/>
    <w:rsid w:val="00AC3664"/>
    <w:rsid w:val="00AC7B4D"/>
    <w:rsid w:val="00AD004C"/>
    <w:rsid w:val="00AD5684"/>
    <w:rsid w:val="00AD6602"/>
    <w:rsid w:val="00AD70F7"/>
    <w:rsid w:val="00AE740F"/>
    <w:rsid w:val="00AE775D"/>
    <w:rsid w:val="00AF6FBF"/>
    <w:rsid w:val="00AF7635"/>
    <w:rsid w:val="00B013D3"/>
    <w:rsid w:val="00B0371D"/>
    <w:rsid w:val="00B05532"/>
    <w:rsid w:val="00B057E5"/>
    <w:rsid w:val="00B07B26"/>
    <w:rsid w:val="00B112F2"/>
    <w:rsid w:val="00B124A9"/>
    <w:rsid w:val="00B170A7"/>
    <w:rsid w:val="00B212D6"/>
    <w:rsid w:val="00B21339"/>
    <w:rsid w:val="00B2482B"/>
    <w:rsid w:val="00B24B5A"/>
    <w:rsid w:val="00B24DD0"/>
    <w:rsid w:val="00B26B1C"/>
    <w:rsid w:val="00B32512"/>
    <w:rsid w:val="00B32A4E"/>
    <w:rsid w:val="00B36850"/>
    <w:rsid w:val="00B378A4"/>
    <w:rsid w:val="00B45B7D"/>
    <w:rsid w:val="00B47223"/>
    <w:rsid w:val="00B50227"/>
    <w:rsid w:val="00B520E0"/>
    <w:rsid w:val="00B5249A"/>
    <w:rsid w:val="00B5310A"/>
    <w:rsid w:val="00B53473"/>
    <w:rsid w:val="00B5552E"/>
    <w:rsid w:val="00B60C32"/>
    <w:rsid w:val="00B61245"/>
    <w:rsid w:val="00B6570D"/>
    <w:rsid w:val="00B671C3"/>
    <w:rsid w:val="00B72803"/>
    <w:rsid w:val="00B72956"/>
    <w:rsid w:val="00B749E0"/>
    <w:rsid w:val="00B75A41"/>
    <w:rsid w:val="00B8625F"/>
    <w:rsid w:val="00B86C1B"/>
    <w:rsid w:val="00B9267A"/>
    <w:rsid w:val="00B9376A"/>
    <w:rsid w:val="00B977B9"/>
    <w:rsid w:val="00BA2099"/>
    <w:rsid w:val="00BA282F"/>
    <w:rsid w:val="00BA4326"/>
    <w:rsid w:val="00BA45D0"/>
    <w:rsid w:val="00BA54E4"/>
    <w:rsid w:val="00BA6BEB"/>
    <w:rsid w:val="00BB0C78"/>
    <w:rsid w:val="00BB129F"/>
    <w:rsid w:val="00BB1464"/>
    <w:rsid w:val="00BC7D9C"/>
    <w:rsid w:val="00BD0163"/>
    <w:rsid w:val="00BD1B8D"/>
    <w:rsid w:val="00BE14C7"/>
    <w:rsid w:val="00BE393B"/>
    <w:rsid w:val="00BE3FE7"/>
    <w:rsid w:val="00BF1FB1"/>
    <w:rsid w:val="00BF4C76"/>
    <w:rsid w:val="00C02C56"/>
    <w:rsid w:val="00C034F6"/>
    <w:rsid w:val="00C03AC8"/>
    <w:rsid w:val="00C107C8"/>
    <w:rsid w:val="00C16B1F"/>
    <w:rsid w:val="00C23AD8"/>
    <w:rsid w:val="00C310DD"/>
    <w:rsid w:val="00C325D8"/>
    <w:rsid w:val="00C348AC"/>
    <w:rsid w:val="00C34FCF"/>
    <w:rsid w:val="00C375AE"/>
    <w:rsid w:val="00C41E1D"/>
    <w:rsid w:val="00C4243C"/>
    <w:rsid w:val="00C43385"/>
    <w:rsid w:val="00C449F3"/>
    <w:rsid w:val="00C46594"/>
    <w:rsid w:val="00C46AE2"/>
    <w:rsid w:val="00C6097A"/>
    <w:rsid w:val="00C67BF4"/>
    <w:rsid w:val="00C71DC7"/>
    <w:rsid w:val="00C733C0"/>
    <w:rsid w:val="00C73819"/>
    <w:rsid w:val="00C75F73"/>
    <w:rsid w:val="00C83F39"/>
    <w:rsid w:val="00C844D6"/>
    <w:rsid w:val="00C84D26"/>
    <w:rsid w:val="00C871EC"/>
    <w:rsid w:val="00C91D9C"/>
    <w:rsid w:val="00C928AC"/>
    <w:rsid w:val="00C941F9"/>
    <w:rsid w:val="00C948D0"/>
    <w:rsid w:val="00C95887"/>
    <w:rsid w:val="00C95A65"/>
    <w:rsid w:val="00CA36BC"/>
    <w:rsid w:val="00CA6F65"/>
    <w:rsid w:val="00CA6FC5"/>
    <w:rsid w:val="00CB05C7"/>
    <w:rsid w:val="00CB1126"/>
    <w:rsid w:val="00CB508D"/>
    <w:rsid w:val="00CB5C18"/>
    <w:rsid w:val="00CC16C7"/>
    <w:rsid w:val="00CC1F2F"/>
    <w:rsid w:val="00CC5159"/>
    <w:rsid w:val="00CD3BFB"/>
    <w:rsid w:val="00CD4A9C"/>
    <w:rsid w:val="00CD4E61"/>
    <w:rsid w:val="00CD580D"/>
    <w:rsid w:val="00CF2370"/>
    <w:rsid w:val="00CF489F"/>
    <w:rsid w:val="00CF516F"/>
    <w:rsid w:val="00CF55C6"/>
    <w:rsid w:val="00CF56B1"/>
    <w:rsid w:val="00CF58EE"/>
    <w:rsid w:val="00CF6059"/>
    <w:rsid w:val="00CF7C98"/>
    <w:rsid w:val="00D0091B"/>
    <w:rsid w:val="00D00DC2"/>
    <w:rsid w:val="00D01CD2"/>
    <w:rsid w:val="00D03117"/>
    <w:rsid w:val="00D052CF"/>
    <w:rsid w:val="00D064B7"/>
    <w:rsid w:val="00D112C2"/>
    <w:rsid w:val="00D11368"/>
    <w:rsid w:val="00D115C9"/>
    <w:rsid w:val="00D136A6"/>
    <w:rsid w:val="00D13F08"/>
    <w:rsid w:val="00D16DB7"/>
    <w:rsid w:val="00D2255A"/>
    <w:rsid w:val="00D23474"/>
    <w:rsid w:val="00D278FC"/>
    <w:rsid w:val="00D325C1"/>
    <w:rsid w:val="00D40453"/>
    <w:rsid w:val="00D421FA"/>
    <w:rsid w:val="00D470FE"/>
    <w:rsid w:val="00D52BCD"/>
    <w:rsid w:val="00D54813"/>
    <w:rsid w:val="00D56628"/>
    <w:rsid w:val="00D61441"/>
    <w:rsid w:val="00D656D8"/>
    <w:rsid w:val="00D71B76"/>
    <w:rsid w:val="00D76E93"/>
    <w:rsid w:val="00D775E0"/>
    <w:rsid w:val="00D85F3D"/>
    <w:rsid w:val="00D879AF"/>
    <w:rsid w:val="00D93822"/>
    <w:rsid w:val="00D9503D"/>
    <w:rsid w:val="00D95781"/>
    <w:rsid w:val="00DA3929"/>
    <w:rsid w:val="00DA3C03"/>
    <w:rsid w:val="00DA6132"/>
    <w:rsid w:val="00DA6666"/>
    <w:rsid w:val="00DA7698"/>
    <w:rsid w:val="00DB3767"/>
    <w:rsid w:val="00DC5C5D"/>
    <w:rsid w:val="00DD1717"/>
    <w:rsid w:val="00DD17E8"/>
    <w:rsid w:val="00DD30C0"/>
    <w:rsid w:val="00DD37FB"/>
    <w:rsid w:val="00DD6D11"/>
    <w:rsid w:val="00DD7332"/>
    <w:rsid w:val="00DE072C"/>
    <w:rsid w:val="00DE0E76"/>
    <w:rsid w:val="00DE3EC2"/>
    <w:rsid w:val="00DE719A"/>
    <w:rsid w:val="00DF04EB"/>
    <w:rsid w:val="00DF7B78"/>
    <w:rsid w:val="00E00D83"/>
    <w:rsid w:val="00E03C96"/>
    <w:rsid w:val="00E051FD"/>
    <w:rsid w:val="00E0663F"/>
    <w:rsid w:val="00E119EA"/>
    <w:rsid w:val="00E13540"/>
    <w:rsid w:val="00E13E82"/>
    <w:rsid w:val="00E16DF9"/>
    <w:rsid w:val="00E2068B"/>
    <w:rsid w:val="00E21508"/>
    <w:rsid w:val="00E257E0"/>
    <w:rsid w:val="00E26EE9"/>
    <w:rsid w:val="00E30BAD"/>
    <w:rsid w:val="00E32C43"/>
    <w:rsid w:val="00E41A30"/>
    <w:rsid w:val="00E42600"/>
    <w:rsid w:val="00E42A91"/>
    <w:rsid w:val="00E47221"/>
    <w:rsid w:val="00E51DD5"/>
    <w:rsid w:val="00E52786"/>
    <w:rsid w:val="00E61979"/>
    <w:rsid w:val="00E62E46"/>
    <w:rsid w:val="00E63778"/>
    <w:rsid w:val="00E7234D"/>
    <w:rsid w:val="00E73BC2"/>
    <w:rsid w:val="00E764EC"/>
    <w:rsid w:val="00E821D5"/>
    <w:rsid w:val="00E83653"/>
    <w:rsid w:val="00E9126D"/>
    <w:rsid w:val="00E91435"/>
    <w:rsid w:val="00E96381"/>
    <w:rsid w:val="00E975EA"/>
    <w:rsid w:val="00EB0122"/>
    <w:rsid w:val="00EB0186"/>
    <w:rsid w:val="00EC034C"/>
    <w:rsid w:val="00EC17D9"/>
    <w:rsid w:val="00EC1A4B"/>
    <w:rsid w:val="00EC2762"/>
    <w:rsid w:val="00EC377E"/>
    <w:rsid w:val="00ED2394"/>
    <w:rsid w:val="00ED5207"/>
    <w:rsid w:val="00ED6567"/>
    <w:rsid w:val="00ED6597"/>
    <w:rsid w:val="00ED7F91"/>
    <w:rsid w:val="00EE6139"/>
    <w:rsid w:val="00EF1AA1"/>
    <w:rsid w:val="00EF3F32"/>
    <w:rsid w:val="00EF41A6"/>
    <w:rsid w:val="00EF49E7"/>
    <w:rsid w:val="00EF6555"/>
    <w:rsid w:val="00EF7481"/>
    <w:rsid w:val="00EF7506"/>
    <w:rsid w:val="00F03B1F"/>
    <w:rsid w:val="00F03FDF"/>
    <w:rsid w:val="00F05CB5"/>
    <w:rsid w:val="00F0773A"/>
    <w:rsid w:val="00F106C5"/>
    <w:rsid w:val="00F10BEB"/>
    <w:rsid w:val="00F15B85"/>
    <w:rsid w:val="00F1690C"/>
    <w:rsid w:val="00F16962"/>
    <w:rsid w:val="00F170B7"/>
    <w:rsid w:val="00F205CF"/>
    <w:rsid w:val="00F2381F"/>
    <w:rsid w:val="00F30719"/>
    <w:rsid w:val="00F31B04"/>
    <w:rsid w:val="00F3604C"/>
    <w:rsid w:val="00F36B3E"/>
    <w:rsid w:val="00F37170"/>
    <w:rsid w:val="00F37DC5"/>
    <w:rsid w:val="00F41C24"/>
    <w:rsid w:val="00F42F87"/>
    <w:rsid w:val="00F50D2F"/>
    <w:rsid w:val="00F51B27"/>
    <w:rsid w:val="00F54B45"/>
    <w:rsid w:val="00F574AB"/>
    <w:rsid w:val="00F63DD1"/>
    <w:rsid w:val="00F6605B"/>
    <w:rsid w:val="00F70DA0"/>
    <w:rsid w:val="00F71D2F"/>
    <w:rsid w:val="00F75C3B"/>
    <w:rsid w:val="00F802BB"/>
    <w:rsid w:val="00F83A2A"/>
    <w:rsid w:val="00F8430A"/>
    <w:rsid w:val="00F90A0B"/>
    <w:rsid w:val="00F91213"/>
    <w:rsid w:val="00F91746"/>
    <w:rsid w:val="00F928BA"/>
    <w:rsid w:val="00F92EC0"/>
    <w:rsid w:val="00F95487"/>
    <w:rsid w:val="00F95594"/>
    <w:rsid w:val="00F978A4"/>
    <w:rsid w:val="00F97ADD"/>
    <w:rsid w:val="00FA0417"/>
    <w:rsid w:val="00FA09D2"/>
    <w:rsid w:val="00FA1D2B"/>
    <w:rsid w:val="00FA3AE6"/>
    <w:rsid w:val="00FB4EB1"/>
    <w:rsid w:val="00FB7B5E"/>
    <w:rsid w:val="00FC1C46"/>
    <w:rsid w:val="00FC6CB0"/>
    <w:rsid w:val="00FC7769"/>
    <w:rsid w:val="00FD1465"/>
    <w:rsid w:val="00FD3220"/>
    <w:rsid w:val="00FD5028"/>
    <w:rsid w:val="00FD633C"/>
    <w:rsid w:val="00FE1733"/>
    <w:rsid w:val="00FE2F34"/>
    <w:rsid w:val="00FE352D"/>
    <w:rsid w:val="00FE400E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7BF46F"/>
  <w15:docId w15:val="{B5FACDF7-FB90-4B77-98B6-B9932CC0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autoRedefine/>
    <w:qFormat/>
    <w:rsid w:val="0004308D"/>
    <w:pPr>
      <w:ind w:right="-57"/>
    </w:pPr>
    <w:rPr>
      <w:rFonts w:ascii="Arial" w:hAnsi="Arial"/>
      <w:sz w:val="16"/>
      <w:szCs w:val="16"/>
    </w:rPr>
  </w:style>
  <w:style w:type="paragraph" w:styleId="Nagwek1">
    <w:name w:val="heading 1"/>
    <w:basedOn w:val="Normalny"/>
    <w:next w:val="Tekstpodstawowywcity"/>
    <w:autoRedefine/>
    <w:qFormat/>
    <w:rsid w:val="008D55CD"/>
    <w:pPr>
      <w:keepNext/>
      <w:numPr>
        <w:numId w:val="1"/>
      </w:numPr>
      <w:suppressAutoHyphens/>
      <w:spacing w:before="640" w:after="640"/>
      <w:outlineLvl w:val="0"/>
    </w:pPr>
    <w:rPr>
      <w:b/>
      <w:sz w:val="32"/>
    </w:rPr>
  </w:style>
  <w:style w:type="paragraph" w:styleId="Nagwek2">
    <w:name w:val="heading 2"/>
    <w:basedOn w:val="Normalny"/>
    <w:next w:val="Tekstpodstawowywcity"/>
    <w:autoRedefine/>
    <w:qFormat/>
    <w:rsid w:val="00BE393B"/>
    <w:pPr>
      <w:widowControl w:val="0"/>
      <w:numPr>
        <w:ilvl w:val="1"/>
        <w:numId w:val="1"/>
      </w:numPr>
      <w:spacing w:before="480" w:after="480"/>
      <w:outlineLvl w:val="1"/>
    </w:pPr>
    <w:rPr>
      <w:b/>
      <w:snapToGrid w:val="0"/>
      <w:sz w:val="28"/>
      <w:szCs w:val="20"/>
    </w:rPr>
  </w:style>
  <w:style w:type="paragraph" w:styleId="Nagwek3">
    <w:name w:val="heading 3"/>
    <w:basedOn w:val="Normalny"/>
    <w:next w:val="Tekstpodstawowywcity"/>
    <w:autoRedefine/>
    <w:qFormat/>
    <w:rsid w:val="002A60E8"/>
    <w:pPr>
      <w:numPr>
        <w:ilvl w:val="2"/>
        <w:numId w:val="1"/>
      </w:numPr>
      <w:tabs>
        <w:tab w:val="left" w:pos="1843"/>
      </w:tabs>
      <w:spacing w:before="240" w:after="240"/>
      <w:ind w:right="0"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Tekstpodstawowywcity"/>
    <w:autoRedefine/>
    <w:qFormat/>
    <w:rsid w:val="008D55CD"/>
    <w:pPr>
      <w:keepNext/>
      <w:numPr>
        <w:ilvl w:val="3"/>
        <w:numId w:val="1"/>
      </w:numPr>
      <w:spacing w:before="360" w:after="360"/>
      <w:ind w:left="1304" w:hanging="595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8D55CD"/>
    <w:pPr>
      <w:keepNext/>
      <w:numPr>
        <w:ilvl w:val="4"/>
        <w:numId w:val="1"/>
      </w:numPr>
      <w:spacing w:line="360" w:lineRule="auto"/>
      <w:outlineLvl w:val="4"/>
    </w:pPr>
    <w:rPr>
      <w:szCs w:val="20"/>
    </w:rPr>
  </w:style>
  <w:style w:type="paragraph" w:styleId="Nagwek6">
    <w:name w:val="heading 6"/>
    <w:basedOn w:val="Normalny"/>
    <w:next w:val="Normalny"/>
    <w:qFormat/>
    <w:rsid w:val="008D55CD"/>
    <w:pPr>
      <w:numPr>
        <w:ilvl w:val="5"/>
        <w:numId w:val="1"/>
      </w:numPr>
      <w:spacing w:before="240" w:after="240"/>
      <w:outlineLvl w:val="5"/>
    </w:pPr>
    <w:rPr>
      <w:szCs w:val="20"/>
    </w:rPr>
  </w:style>
  <w:style w:type="paragraph" w:styleId="Nagwek7">
    <w:name w:val="heading 7"/>
    <w:basedOn w:val="Normalny"/>
    <w:next w:val="Normalny"/>
    <w:qFormat/>
    <w:rsid w:val="008D55CD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Nagwek8">
    <w:name w:val="heading 8"/>
    <w:basedOn w:val="Normalny"/>
    <w:next w:val="Normalny"/>
    <w:qFormat/>
    <w:rsid w:val="008D55CD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qFormat/>
    <w:rsid w:val="008D55CD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aliases w:val="Tekst podstawowy wcięty Znak"/>
    <w:basedOn w:val="Normalny"/>
    <w:rsid w:val="008D55CD"/>
    <w:pPr>
      <w:spacing w:line="360" w:lineRule="auto"/>
      <w:ind w:firstLine="709"/>
      <w:jc w:val="both"/>
    </w:pPr>
    <w:rPr>
      <w:sz w:val="22"/>
      <w:szCs w:val="20"/>
    </w:rPr>
  </w:style>
  <w:style w:type="character" w:styleId="Numerstrony">
    <w:name w:val="page number"/>
    <w:rsid w:val="008D55CD"/>
    <w:rPr>
      <w:rFonts w:ascii="Arial" w:hAnsi="Arial"/>
      <w:sz w:val="20"/>
    </w:rPr>
  </w:style>
  <w:style w:type="paragraph" w:customStyle="1" w:styleId="Spiszawartoci-nagwek">
    <w:name w:val="Spis zawartości - nagłówek"/>
    <w:basedOn w:val="Normalny"/>
    <w:autoRedefine/>
    <w:rsid w:val="008D55CD"/>
    <w:pPr>
      <w:jc w:val="center"/>
    </w:pPr>
    <w:rPr>
      <w:bCs/>
      <w:szCs w:val="20"/>
    </w:rPr>
  </w:style>
  <w:style w:type="paragraph" w:styleId="Spistreci1">
    <w:name w:val="toc 1"/>
    <w:basedOn w:val="Normalny"/>
    <w:next w:val="Normalny"/>
    <w:autoRedefine/>
    <w:semiHidden/>
    <w:rsid w:val="008D55CD"/>
    <w:pPr>
      <w:spacing w:before="120" w:after="120"/>
      <w:ind w:left="709" w:hanging="709"/>
    </w:pPr>
    <w:rPr>
      <w:b/>
      <w:bCs/>
      <w:noProof/>
      <w:sz w:val="22"/>
      <w:szCs w:val="32"/>
    </w:rPr>
  </w:style>
  <w:style w:type="paragraph" w:styleId="Spistreci2">
    <w:name w:val="toc 2"/>
    <w:basedOn w:val="Normalny"/>
    <w:next w:val="Normalny"/>
    <w:autoRedefine/>
    <w:semiHidden/>
    <w:rsid w:val="008D55CD"/>
    <w:pPr>
      <w:spacing w:before="60" w:after="60"/>
      <w:ind w:left="947" w:hanging="709"/>
    </w:pPr>
    <w:rPr>
      <w:noProof/>
      <w:szCs w:val="28"/>
    </w:rPr>
  </w:style>
  <w:style w:type="paragraph" w:styleId="Spistreci3">
    <w:name w:val="toc 3"/>
    <w:basedOn w:val="Normalny"/>
    <w:next w:val="Normalny"/>
    <w:autoRedefine/>
    <w:semiHidden/>
    <w:rsid w:val="008D55CD"/>
    <w:pPr>
      <w:spacing w:before="60" w:after="60"/>
      <w:ind w:left="947" w:hanging="709"/>
    </w:pPr>
    <w:rPr>
      <w:iCs/>
      <w:noProof/>
      <w:szCs w:val="28"/>
    </w:rPr>
  </w:style>
  <w:style w:type="paragraph" w:styleId="Spistreci4">
    <w:name w:val="toc 4"/>
    <w:basedOn w:val="Normalny"/>
    <w:next w:val="Normalny"/>
    <w:autoRedefine/>
    <w:semiHidden/>
    <w:rsid w:val="008D55CD"/>
    <w:pPr>
      <w:ind w:left="720"/>
    </w:pPr>
    <w:rPr>
      <w:noProof/>
      <w:szCs w:val="28"/>
    </w:rPr>
  </w:style>
  <w:style w:type="paragraph" w:styleId="Spistreci5">
    <w:name w:val="toc 5"/>
    <w:basedOn w:val="Normalny"/>
    <w:next w:val="Normalny"/>
    <w:autoRedefine/>
    <w:semiHidden/>
    <w:rsid w:val="008D55CD"/>
    <w:pPr>
      <w:ind w:left="960"/>
    </w:pPr>
    <w:rPr>
      <w:szCs w:val="21"/>
    </w:rPr>
  </w:style>
  <w:style w:type="paragraph" w:styleId="Spistreci6">
    <w:name w:val="toc 6"/>
    <w:basedOn w:val="Normalny"/>
    <w:next w:val="Normalny"/>
    <w:autoRedefine/>
    <w:semiHidden/>
    <w:rsid w:val="008D55CD"/>
    <w:pPr>
      <w:ind w:left="1200"/>
    </w:pPr>
    <w:rPr>
      <w:szCs w:val="21"/>
    </w:rPr>
  </w:style>
  <w:style w:type="paragraph" w:styleId="Spistreci7">
    <w:name w:val="toc 7"/>
    <w:basedOn w:val="Normalny"/>
    <w:next w:val="Normalny"/>
    <w:autoRedefine/>
    <w:semiHidden/>
    <w:rsid w:val="008D55CD"/>
    <w:pPr>
      <w:ind w:left="1440"/>
    </w:pPr>
    <w:rPr>
      <w:szCs w:val="21"/>
    </w:rPr>
  </w:style>
  <w:style w:type="paragraph" w:styleId="Spistreci8">
    <w:name w:val="toc 8"/>
    <w:basedOn w:val="Normalny"/>
    <w:next w:val="Normalny"/>
    <w:autoRedefine/>
    <w:semiHidden/>
    <w:rsid w:val="008D55CD"/>
    <w:pPr>
      <w:ind w:left="1680"/>
    </w:pPr>
    <w:rPr>
      <w:szCs w:val="21"/>
    </w:rPr>
  </w:style>
  <w:style w:type="paragraph" w:styleId="Spistreci9">
    <w:name w:val="toc 9"/>
    <w:basedOn w:val="Normalny"/>
    <w:next w:val="Normalny"/>
    <w:autoRedefine/>
    <w:semiHidden/>
    <w:rsid w:val="008D55CD"/>
    <w:pPr>
      <w:ind w:left="1920"/>
    </w:pPr>
    <w:rPr>
      <w:szCs w:val="21"/>
    </w:rPr>
  </w:style>
  <w:style w:type="paragraph" w:styleId="Stopka">
    <w:name w:val="footer"/>
    <w:basedOn w:val="Normalny"/>
    <w:link w:val="StopkaZnak"/>
    <w:rsid w:val="008D55CD"/>
    <w:pPr>
      <w:tabs>
        <w:tab w:val="center" w:pos="4536"/>
        <w:tab w:val="right" w:pos="9072"/>
      </w:tabs>
    </w:pPr>
    <w:rPr>
      <w:szCs w:val="20"/>
    </w:rPr>
  </w:style>
  <w:style w:type="paragraph" w:customStyle="1" w:styleId="Tabela1">
    <w:name w:val="Tabela 1"/>
    <w:basedOn w:val="Normalny"/>
    <w:next w:val="Normalny"/>
    <w:autoRedefine/>
    <w:rsid w:val="008D55CD"/>
    <w:pPr>
      <w:jc w:val="center"/>
    </w:pPr>
    <w:rPr>
      <w:b/>
      <w:bCs/>
      <w:sz w:val="22"/>
    </w:rPr>
  </w:style>
  <w:style w:type="paragraph" w:customStyle="1" w:styleId="Tabela2">
    <w:name w:val="Tabela 2"/>
    <w:basedOn w:val="Normalny"/>
    <w:autoRedefine/>
    <w:rsid w:val="00995228"/>
    <w:pPr>
      <w:jc w:val="center"/>
    </w:pPr>
    <w:rPr>
      <w:sz w:val="22"/>
    </w:rPr>
  </w:style>
  <w:style w:type="paragraph" w:styleId="Tekstpodstawowy">
    <w:name w:val="Body Text"/>
    <w:aliases w:val="Tekst podstawowy Znak"/>
    <w:basedOn w:val="Normalny"/>
    <w:autoRedefine/>
    <w:rsid w:val="000E003E"/>
    <w:pPr>
      <w:spacing w:line="360" w:lineRule="auto"/>
    </w:pPr>
    <w:rPr>
      <w:szCs w:val="20"/>
    </w:rPr>
  </w:style>
  <w:style w:type="paragraph" w:styleId="Nagwek">
    <w:name w:val="header"/>
    <w:aliases w:val="Nagłówek tabeli,Nagłówek strony"/>
    <w:basedOn w:val="Normalny"/>
    <w:link w:val="NagwekZnak"/>
    <w:autoRedefine/>
    <w:rsid w:val="00A23757"/>
    <w:pPr>
      <w:jc w:val="center"/>
    </w:pPr>
    <w:rPr>
      <w:sz w:val="20"/>
      <w:szCs w:val="20"/>
    </w:rPr>
  </w:style>
  <w:style w:type="character" w:styleId="Hipercze">
    <w:name w:val="Hyperlink"/>
    <w:rsid w:val="008D55CD"/>
    <w:rPr>
      <w:color w:val="0000FF"/>
      <w:u w:val="single"/>
    </w:rPr>
  </w:style>
  <w:style w:type="paragraph" w:customStyle="1" w:styleId="inv1">
    <w:name w:val="inv_1"/>
    <w:next w:val="Normalny"/>
    <w:rsid w:val="008D55CD"/>
    <w:pPr>
      <w:numPr>
        <w:numId w:val="3"/>
      </w:numPr>
      <w:tabs>
        <w:tab w:val="clear" w:pos="2084"/>
        <w:tab w:val="left" w:pos="0"/>
      </w:tabs>
      <w:spacing w:before="240" w:after="240"/>
      <w:ind w:left="1361" w:hanging="357"/>
      <w:outlineLvl w:val="0"/>
    </w:pPr>
    <w:rPr>
      <w:b/>
      <w:sz w:val="28"/>
    </w:rPr>
  </w:style>
  <w:style w:type="paragraph" w:customStyle="1" w:styleId="Wypunktowany">
    <w:name w:val="Wypunktowany"/>
    <w:basedOn w:val="Normalny"/>
    <w:autoRedefine/>
    <w:rsid w:val="008D55CD"/>
    <w:pPr>
      <w:numPr>
        <w:numId w:val="2"/>
      </w:numPr>
      <w:ind w:left="1066" w:firstLine="0"/>
    </w:pPr>
  </w:style>
  <w:style w:type="paragraph" w:customStyle="1" w:styleId="inv2">
    <w:name w:val="inv_2"/>
    <w:next w:val="Normalny"/>
    <w:rsid w:val="008D55CD"/>
    <w:pPr>
      <w:keepNext/>
      <w:numPr>
        <w:ilvl w:val="1"/>
        <w:numId w:val="3"/>
      </w:numPr>
      <w:tabs>
        <w:tab w:val="clear" w:pos="2516"/>
        <w:tab w:val="left" w:pos="0"/>
      </w:tabs>
      <w:spacing w:before="120" w:after="120"/>
      <w:ind w:left="1491" w:hanging="357"/>
      <w:outlineLvl w:val="1"/>
    </w:pPr>
    <w:rPr>
      <w:b/>
      <w:bCs/>
      <w:sz w:val="26"/>
      <w:szCs w:val="24"/>
    </w:rPr>
  </w:style>
  <w:style w:type="paragraph" w:customStyle="1" w:styleId="inv3">
    <w:name w:val="inv_3"/>
    <w:next w:val="Normalny"/>
    <w:rsid w:val="008D55CD"/>
    <w:pPr>
      <w:keepNext/>
      <w:numPr>
        <w:ilvl w:val="2"/>
        <w:numId w:val="3"/>
      </w:numPr>
      <w:tabs>
        <w:tab w:val="clear" w:pos="3164"/>
        <w:tab w:val="left" w:pos="0"/>
      </w:tabs>
      <w:spacing w:before="120" w:after="120"/>
      <w:ind w:left="1775" w:hanging="357"/>
      <w:outlineLvl w:val="2"/>
    </w:pPr>
    <w:rPr>
      <w:b/>
      <w:bCs/>
      <w:sz w:val="24"/>
      <w:szCs w:val="24"/>
    </w:rPr>
  </w:style>
  <w:style w:type="paragraph" w:customStyle="1" w:styleId="inv0">
    <w:name w:val="inv_0"/>
    <w:basedOn w:val="Normalny"/>
    <w:rsid w:val="008D55CD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invtytu">
    <w:name w:val="inv_tytuł"/>
    <w:rsid w:val="008D55CD"/>
    <w:pPr>
      <w:spacing w:before="240" w:after="360"/>
      <w:jc w:val="center"/>
    </w:pPr>
    <w:rPr>
      <w:b/>
      <w:sz w:val="32"/>
      <w:u w:val="single"/>
    </w:rPr>
  </w:style>
  <w:style w:type="paragraph" w:styleId="Tekstpodstawowywcity3">
    <w:name w:val="Body Text Indent 3"/>
    <w:basedOn w:val="Normalny"/>
    <w:rsid w:val="008D55CD"/>
    <w:pPr>
      <w:spacing w:line="360" w:lineRule="auto"/>
      <w:ind w:left="284"/>
    </w:pPr>
    <w:rPr>
      <w:rFonts w:ascii="Times New Roman" w:hAnsi="Times New Roman"/>
      <w:sz w:val="24"/>
      <w:szCs w:val="20"/>
    </w:rPr>
  </w:style>
  <w:style w:type="paragraph" w:styleId="Tekstpodstawowy3">
    <w:name w:val="Body Text 3"/>
    <w:basedOn w:val="Normalny"/>
    <w:rsid w:val="008D55CD"/>
    <w:pPr>
      <w:spacing w:line="360" w:lineRule="auto"/>
      <w:jc w:val="both"/>
    </w:pPr>
    <w:rPr>
      <w:rFonts w:ascii="Times New Roman" w:hAnsi="Times New Roman"/>
      <w:b/>
      <w:sz w:val="24"/>
      <w:szCs w:val="20"/>
    </w:rPr>
  </w:style>
  <w:style w:type="paragraph" w:styleId="Tytu">
    <w:name w:val="Title"/>
    <w:basedOn w:val="Normalny"/>
    <w:qFormat/>
    <w:rsid w:val="008D55CD"/>
    <w:pPr>
      <w:spacing w:line="360" w:lineRule="auto"/>
      <w:jc w:val="center"/>
    </w:pPr>
    <w:rPr>
      <w:rFonts w:ascii="Times New Roman" w:hAnsi="Times New Roman"/>
      <w:b/>
      <w:sz w:val="32"/>
      <w:szCs w:val="20"/>
    </w:rPr>
  </w:style>
  <w:style w:type="paragraph" w:styleId="Listapunktowana">
    <w:name w:val="List Bullet"/>
    <w:basedOn w:val="Normalny"/>
    <w:autoRedefine/>
    <w:rsid w:val="00C41E1D"/>
    <w:pPr>
      <w:jc w:val="center"/>
    </w:pPr>
  </w:style>
  <w:style w:type="paragraph" w:styleId="Listapunktowana2">
    <w:name w:val="List Bullet 2"/>
    <w:basedOn w:val="Normalny"/>
    <w:autoRedefine/>
    <w:rsid w:val="008D55CD"/>
    <w:pPr>
      <w:tabs>
        <w:tab w:val="num" w:pos="360"/>
        <w:tab w:val="num" w:pos="397"/>
      </w:tabs>
      <w:spacing w:line="360" w:lineRule="auto"/>
      <w:ind w:left="397" w:hanging="397"/>
      <w:jc w:val="both"/>
    </w:pPr>
    <w:rPr>
      <w:rFonts w:ascii="Times New Roman" w:hAnsi="Times New Roman"/>
      <w:sz w:val="24"/>
      <w:szCs w:val="20"/>
    </w:rPr>
  </w:style>
  <w:style w:type="paragraph" w:styleId="Tekstpodstawowy2">
    <w:name w:val="Body Text 2"/>
    <w:basedOn w:val="Normalny"/>
    <w:rsid w:val="008D55CD"/>
    <w:pPr>
      <w:spacing w:line="360" w:lineRule="auto"/>
    </w:pPr>
    <w:rPr>
      <w:rFonts w:ascii="Times New Roman" w:hAnsi="Times New Roman"/>
      <w:b/>
      <w:bCs/>
      <w:sz w:val="28"/>
      <w:szCs w:val="20"/>
    </w:rPr>
  </w:style>
  <w:style w:type="paragraph" w:styleId="Tekstprzypisudolnego">
    <w:name w:val="footnote text"/>
    <w:basedOn w:val="Normalny"/>
    <w:semiHidden/>
    <w:rsid w:val="008D55CD"/>
    <w:pPr>
      <w:spacing w:line="360" w:lineRule="auto"/>
    </w:pPr>
    <w:rPr>
      <w:rFonts w:ascii="Times New Roman" w:hAnsi="Times New Roman"/>
      <w:szCs w:val="20"/>
    </w:rPr>
  </w:style>
  <w:style w:type="character" w:styleId="UyteHipercze">
    <w:name w:val="FollowedHyperlink"/>
    <w:rsid w:val="008D55CD"/>
    <w:rPr>
      <w:color w:val="800080"/>
      <w:u w:val="single"/>
    </w:rPr>
  </w:style>
  <w:style w:type="paragraph" w:styleId="Tekstpodstawowywcity2">
    <w:name w:val="Body Text Indent 2"/>
    <w:basedOn w:val="Normalny"/>
    <w:rsid w:val="008D55CD"/>
    <w:pPr>
      <w:ind w:firstLine="709"/>
    </w:pPr>
    <w:rPr>
      <w:rFonts w:ascii="Times New Roman" w:hAnsi="Times New Roman"/>
      <w:sz w:val="24"/>
    </w:rPr>
  </w:style>
  <w:style w:type="paragraph" w:customStyle="1" w:styleId="Wyliczanie1">
    <w:name w:val="Wyliczanie 1"/>
    <w:rsid w:val="008D55CD"/>
    <w:pPr>
      <w:numPr>
        <w:numId w:val="4"/>
      </w:numPr>
      <w:tabs>
        <w:tab w:val="num" w:pos="142"/>
      </w:tabs>
      <w:ind w:left="142" w:hanging="284"/>
    </w:pPr>
    <w:rPr>
      <w:color w:val="000000"/>
      <w:sz w:val="24"/>
    </w:rPr>
  </w:style>
  <w:style w:type="paragraph" w:customStyle="1" w:styleId="Etykietadokumentu">
    <w:name w:val="Etykieta dokumentu"/>
    <w:basedOn w:val="Normalny"/>
    <w:rsid w:val="008D55CD"/>
    <w:pPr>
      <w:keepNext/>
      <w:keepLines/>
      <w:spacing w:before="400" w:after="120" w:line="240" w:lineRule="atLeast"/>
    </w:pPr>
    <w:rPr>
      <w:rFonts w:ascii="Arial Black" w:hAnsi="Arial Black"/>
      <w:spacing w:val="-100"/>
      <w:kern w:val="28"/>
      <w:sz w:val="108"/>
      <w:szCs w:val="20"/>
      <w:lang w:eastAsia="en-US"/>
    </w:rPr>
  </w:style>
  <w:style w:type="paragraph" w:customStyle="1" w:styleId="Nagwek2-Tekst">
    <w:name w:val="Nagłówek2-Tekst"/>
    <w:basedOn w:val="Nagwek4"/>
    <w:rsid w:val="008D55CD"/>
    <w:pPr>
      <w:numPr>
        <w:ilvl w:val="0"/>
        <w:numId w:val="0"/>
      </w:numPr>
      <w:spacing w:before="0" w:after="0" w:line="360" w:lineRule="auto"/>
      <w:ind w:left="425"/>
      <w:jc w:val="both"/>
    </w:pPr>
    <w:rPr>
      <w:rFonts w:ascii="Times New Roman" w:hAnsi="Times New Roman"/>
      <w:smallCaps/>
      <w:sz w:val="24"/>
    </w:rPr>
  </w:style>
  <w:style w:type="paragraph" w:customStyle="1" w:styleId="Numerporzdkowy">
    <w:name w:val="Numer porządkowy"/>
    <w:basedOn w:val="Nagwek"/>
    <w:autoRedefine/>
    <w:rsid w:val="008D55CD"/>
    <w:pPr>
      <w:numPr>
        <w:numId w:val="5"/>
      </w:numPr>
      <w:ind w:left="284"/>
    </w:pPr>
    <w:rPr>
      <w:sz w:val="19"/>
      <w:szCs w:val="19"/>
    </w:rPr>
  </w:style>
  <w:style w:type="paragraph" w:customStyle="1" w:styleId="Styl1">
    <w:name w:val="Styl1"/>
    <w:basedOn w:val="Listapunktowana"/>
    <w:rsid w:val="008D55CD"/>
    <w:pPr>
      <w:numPr>
        <w:numId w:val="7"/>
      </w:numPr>
      <w:ind w:right="0"/>
    </w:pPr>
  </w:style>
  <w:style w:type="paragraph" w:customStyle="1" w:styleId="xl32">
    <w:name w:val="xl32"/>
    <w:basedOn w:val="Normalny"/>
    <w:rsid w:val="00BE393B"/>
    <w:pPr>
      <w:pBdr>
        <w:lef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33">
    <w:name w:val="xl33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ascii="Times New Roman" w:hAnsi="Times New Roman"/>
      <w:sz w:val="24"/>
    </w:rPr>
  </w:style>
  <w:style w:type="paragraph" w:customStyle="1" w:styleId="xl34">
    <w:name w:val="xl34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35">
    <w:name w:val="xl35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36">
    <w:name w:val="xl36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37">
    <w:name w:val="xl37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right"/>
    </w:pPr>
    <w:rPr>
      <w:rFonts w:ascii="Times New Roman" w:hAnsi="Times New Roman"/>
      <w:sz w:val="24"/>
    </w:rPr>
  </w:style>
  <w:style w:type="paragraph" w:customStyle="1" w:styleId="xl38">
    <w:name w:val="xl38"/>
    <w:basedOn w:val="Normalny"/>
    <w:rsid w:val="00BE393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39">
    <w:name w:val="xl39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40">
    <w:name w:val="xl40"/>
    <w:basedOn w:val="Normalny"/>
    <w:rsid w:val="00BE393B"/>
    <w:pP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42">
    <w:name w:val="xl42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ascii="Times New Roman" w:hAnsi="Times New Roman"/>
      <w:sz w:val="24"/>
    </w:rPr>
  </w:style>
  <w:style w:type="paragraph" w:customStyle="1" w:styleId="xl43">
    <w:name w:val="xl43"/>
    <w:basedOn w:val="Normalny"/>
    <w:rsid w:val="00BE393B"/>
    <w:pPr>
      <w:pBdr>
        <w:lef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44">
    <w:name w:val="xl44"/>
    <w:basedOn w:val="Normalny"/>
    <w:rsid w:val="00BE393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45">
    <w:name w:val="xl45"/>
    <w:basedOn w:val="Normalny"/>
    <w:rsid w:val="00BE393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46">
    <w:name w:val="xl46"/>
    <w:basedOn w:val="Normalny"/>
    <w:rsid w:val="00BE393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47">
    <w:name w:val="xl47"/>
    <w:basedOn w:val="Normalny"/>
    <w:rsid w:val="00BE393B"/>
    <w:pP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48">
    <w:name w:val="xl48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49">
    <w:name w:val="xl49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50">
    <w:name w:val="xl50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51">
    <w:name w:val="xl51"/>
    <w:basedOn w:val="Normalny"/>
    <w:rsid w:val="00BE393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52">
    <w:name w:val="xl52"/>
    <w:basedOn w:val="Normalny"/>
    <w:rsid w:val="00BE393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53">
    <w:name w:val="xl53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54">
    <w:name w:val="xl54"/>
    <w:basedOn w:val="Normalny"/>
    <w:rsid w:val="00BE393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ascii="Times New Roman" w:hAnsi="Times New Roman"/>
      <w:sz w:val="24"/>
    </w:rPr>
  </w:style>
  <w:style w:type="paragraph" w:customStyle="1" w:styleId="xl55">
    <w:name w:val="xl55"/>
    <w:basedOn w:val="Normalny"/>
    <w:rsid w:val="00BE393B"/>
    <w:pPr>
      <w:pBdr>
        <w:righ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56">
    <w:name w:val="xl56"/>
    <w:basedOn w:val="Normalny"/>
    <w:rsid w:val="00BE393B"/>
    <w:pPr>
      <w:pBdr>
        <w:righ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57">
    <w:name w:val="xl57"/>
    <w:basedOn w:val="Normalny"/>
    <w:rsid w:val="00BE393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right="0"/>
      <w:jc w:val="right"/>
    </w:pPr>
    <w:rPr>
      <w:b/>
      <w:bCs/>
      <w:sz w:val="24"/>
    </w:rPr>
  </w:style>
  <w:style w:type="paragraph" w:customStyle="1" w:styleId="xl58">
    <w:name w:val="xl58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59">
    <w:name w:val="xl59"/>
    <w:basedOn w:val="Normalny"/>
    <w:rsid w:val="00BE393B"/>
    <w:pPr>
      <w:pBdr>
        <w:righ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60">
    <w:name w:val="xl60"/>
    <w:basedOn w:val="Normalny"/>
    <w:rsid w:val="00BE393B"/>
    <w:pP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61">
    <w:name w:val="xl61"/>
    <w:basedOn w:val="Normalny"/>
    <w:rsid w:val="00BE393B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62">
    <w:name w:val="xl62"/>
    <w:basedOn w:val="Normalny"/>
    <w:rsid w:val="00BE393B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63">
    <w:name w:val="xl63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cs="Arial"/>
      <w:sz w:val="18"/>
      <w:szCs w:val="18"/>
    </w:rPr>
  </w:style>
  <w:style w:type="paragraph" w:customStyle="1" w:styleId="xl64">
    <w:name w:val="xl64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cs="Arial"/>
      <w:sz w:val="18"/>
      <w:szCs w:val="18"/>
    </w:rPr>
  </w:style>
  <w:style w:type="paragraph" w:customStyle="1" w:styleId="xl65">
    <w:name w:val="xl65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cs="Arial"/>
      <w:sz w:val="18"/>
      <w:szCs w:val="18"/>
    </w:rPr>
  </w:style>
  <w:style w:type="paragraph" w:customStyle="1" w:styleId="xl66">
    <w:name w:val="xl66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  <w:textAlignment w:val="top"/>
    </w:pPr>
    <w:rPr>
      <w:rFonts w:cs="Arial"/>
      <w:sz w:val="18"/>
      <w:szCs w:val="18"/>
    </w:rPr>
  </w:style>
  <w:style w:type="paragraph" w:customStyle="1" w:styleId="xl68">
    <w:name w:val="xl68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  <w:textAlignment w:val="top"/>
    </w:pPr>
    <w:rPr>
      <w:rFonts w:cs="Arial"/>
      <w:sz w:val="18"/>
      <w:szCs w:val="18"/>
    </w:rPr>
  </w:style>
  <w:style w:type="paragraph" w:styleId="Lista-kontynuacja2">
    <w:name w:val="List Continue 2"/>
    <w:basedOn w:val="Normalny"/>
    <w:rsid w:val="00BE393B"/>
    <w:pPr>
      <w:spacing w:after="120"/>
      <w:ind w:left="566" w:right="0"/>
    </w:pPr>
    <w:rPr>
      <w:sz w:val="24"/>
      <w:szCs w:val="20"/>
    </w:rPr>
  </w:style>
  <w:style w:type="paragraph" w:customStyle="1" w:styleId="ARIAL10">
    <w:name w:val="ARIAL 10"/>
    <w:basedOn w:val="Owietlenie"/>
    <w:autoRedefine/>
    <w:rsid w:val="00BE393B"/>
    <w:pPr>
      <w:spacing w:line="240" w:lineRule="auto"/>
      <w:jc w:val="center"/>
    </w:pPr>
    <w:rPr>
      <w:b w:val="0"/>
      <w:sz w:val="20"/>
    </w:rPr>
  </w:style>
  <w:style w:type="paragraph" w:customStyle="1" w:styleId="Owietlenie">
    <w:name w:val="Oświetlenie"/>
    <w:basedOn w:val="Tekstpodstawowywcity"/>
    <w:autoRedefine/>
    <w:rsid w:val="00BE393B"/>
    <w:pPr>
      <w:ind w:right="0" w:firstLine="0"/>
      <w:jc w:val="left"/>
    </w:pPr>
    <w:rPr>
      <w:b/>
      <w:bCs/>
    </w:rPr>
  </w:style>
  <w:style w:type="paragraph" w:customStyle="1" w:styleId="1">
    <w:name w:val="1"/>
    <w:basedOn w:val="Normalny"/>
    <w:next w:val="Zwrotpoegnalny"/>
    <w:rsid w:val="00BE393B"/>
    <w:pPr>
      <w:numPr>
        <w:numId w:val="14"/>
      </w:numPr>
      <w:tabs>
        <w:tab w:val="clear" w:pos="1492"/>
      </w:tabs>
      <w:ind w:left="4252" w:right="0" w:firstLine="0"/>
    </w:pPr>
    <w:rPr>
      <w:rFonts w:ascii="Times New Roman" w:hAnsi="Times New Roman"/>
      <w:sz w:val="24"/>
    </w:rPr>
  </w:style>
  <w:style w:type="paragraph" w:styleId="Adresnakopercie">
    <w:name w:val="envelope address"/>
    <w:basedOn w:val="Normalny"/>
    <w:rsid w:val="00BE393B"/>
    <w:pPr>
      <w:framePr w:w="7920" w:h="1980" w:hRule="exact" w:hSpace="141" w:wrap="auto" w:hAnchor="page" w:xAlign="center" w:yAlign="bottom"/>
      <w:ind w:left="2880" w:right="0"/>
    </w:pPr>
    <w:rPr>
      <w:sz w:val="24"/>
    </w:rPr>
  </w:style>
  <w:style w:type="paragraph" w:styleId="Adreszwrotnynakopercie">
    <w:name w:val="envelope return"/>
    <w:basedOn w:val="Normalny"/>
    <w:rsid w:val="00BE393B"/>
    <w:pPr>
      <w:ind w:right="0"/>
    </w:pPr>
    <w:rPr>
      <w:szCs w:val="20"/>
    </w:rPr>
  </w:style>
  <w:style w:type="paragraph" w:styleId="Data">
    <w:name w:val="Date"/>
    <w:basedOn w:val="Normalny"/>
    <w:next w:val="Normalny"/>
    <w:rsid w:val="00BE393B"/>
    <w:pPr>
      <w:ind w:right="0"/>
    </w:pPr>
    <w:rPr>
      <w:rFonts w:ascii="Times New Roman" w:hAnsi="Times New Roman"/>
      <w:sz w:val="24"/>
    </w:rPr>
  </w:style>
  <w:style w:type="paragraph" w:styleId="HTML-adres">
    <w:name w:val="HTML Address"/>
    <w:basedOn w:val="Normalny"/>
    <w:rsid w:val="00BE393B"/>
    <w:pPr>
      <w:ind w:right="0"/>
    </w:pPr>
    <w:rPr>
      <w:rFonts w:ascii="Times New Roman" w:hAnsi="Times New Roman"/>
      <w:i/>
      <w:iCs/>
      <w:sz w:val="24"/>
    </w:rPr>
  </w:style>
  <w:style w:type="paragraph" w:styleId="HTML-wstpniesformatowany">
    <w:name w:val="HTML Preformatted"/>
    <w:basedOn w:val="Normalny"/>
    <w:rsid w:val="00BE393B"/>
    <w:pPr>
      <w:ind w:right="0"/>
    </w:pPr>
    <w:rPr>
      <w:rFonts w:ascii="Courier New" w:hAnsi="Courier New"/>
      <w:szCs w:val="20"/>
    </w:rPr>
  </w:style>
  <w:style w:type="paragraph" w:styleId="Indeks1">
    <w:name w:val="index 1"/>
    <w:basedOn w:val="Normalny"/>
    <w:next w:val="Normalny"/>
    <w:autoRedefine/>
    <w:semiHidden/>
    <w:rsid w:val="00BE393B"/>
    <w:pPr>
      <w:ind w:left="240" w:right="0" w:hanging="240"/>
    </w:pPr>
    <w:rPr>
      <w:rFonts w:ascii="Times New Roman" w:hAnsi="Times New Roman"/>
      <w:sz w:val="24"/>
    </w:rPr>
  </w:style>
  <w:style w:type="paragraph" w:styleId="Indeks2">
    <w:name w:val="index 2"/>
    <w:basedOn w:val="Normalny"/>
    <w:next w:val="Normalny"/>
    <w:autoRedefine/>
    <w:semiHidden/>
    <w:rsid w:val="00BE393B"/>
    <w:pPr>
      <w:ind w:left="480" w:right="0" w:hanging="240"/>
    </w:pPr>
    <w:rPr>
      <w:rFonts w:ascii="Times New Roman" w:hAnsi="Times New Roman"/>
      <w:sz w:val="24"/>
    </w:rPr>
  </w:style>
  <w:style w:type="paragraph" w:styleId="Indeks3">
    <w:name w:val="index 3"/>
    <w:basedOn w:val="Normalny"/>
    <w:next w:val="Normalny"/>
    <w:autoRedefine/>
    <w:semiHidden/>
    <w:rsid w:val="00BE393B"/>
    <w:pPr>
      <w:ind w:left="720" w:right="0" w:hanging="240"/>
    </w:pPr>
    <w:rPr>
      <w:rFonts w:ascii="Times New Roman" w:hAnsi="Times New Roman"/>
      <w:sz w:val="24"/>
    </w:rPr>
  </w:style>
  <w:style w:type="paragraph" w:styleId="Indeks4">
    <w:name w:val="index 4"/>
    <w:basedOn w:val="Normalny"/>
    <w:next w:val="Normalny"/>
    <w:autoRedefine/>
    <w:semiHidden/>
    <w:rsid w:val="00BE393B"/>
    <w:pPr>
      <w:ind w:left="960" w:right="0" w:hanging="240"/>
    </w:pPr>
    <w:rPr>
      <w:rFonts w:ascii="Times New Roman" w:hAnsi="Times New Roman"/>
      <w:sz w:val="24"/>
    </w:rPr>
  </w:style>
  <w:style w:type="paragraph" w:styleId="Indeks5">
    <w:name w:val="index 5"/>
    <w:basedOn w:val="Normalny"/>
    <w:next w:val="Normalny"/>
    <w:autoRedefine/>
    <w:semiHidden/>
    <w:rsid w:val="00BE393B"/>
    <w:pPr>
      <w:ind w:left="1200" w:right="0" w:hanging="240"/>
    </w:pPr>
    <w:rPr>
      <w:rFonts w:ascii="Times New Roman" w:hAnsi="Times New Roman"/>
      <w:sz w:val="24"/>
    </w:rPr>
  </w:style>
  <w:style w:type="paragraph" w:styleId="Indeks6">
    <w:name w:val="index 6"/>
    <w:basedOn w:val="Normalny"/>
    <w:next w:val="Normalny"/>
    <w:autoRedefine/>
    <w:semiHidden/>
    <w:rsid w:val="00BE393B"/>
    <w:pPr>
      <w:ind w:left="1440" w:right="0" w:hanging="240"/>
    </w:pPr>
    <w:rPr>
      <w:rFonts w:ascii="Times New Roman" w:hAnsi="Times New Roman"/>
      <w:sz w:val="24"/>
    </w:rPr>
  </w:style>
  <w:style w:type="paragraph" w:styleId="Indeks7">
    <w:name w:val="index 7"/>
    <w:basedOn w:val="Normalny"/>
    <w:next w:val="Normalny"/>
    <w:autoRedefine/>
    <w:semiHidden/>
    <w:rsid w:val="00BE393B"/>
    <w:pPr>
      <w:ind w:left="1680" w:right="0" w:hanging="240"/>
    </w:pPr>
    <w:rPr>
      <w:rFonts w:ascii="Times New Roman" w:hAnsi="Times New Roman"/>
      <w:sz w:val="24"/>
    </w:rPr>
  </w:style>
  <w:style w:type="paragraph" w:styleId="Indeks8">
    <w:name w:val="index 8"/>
    <w:basedOn w:val="Normalny"/>
    <w:next w:val="Normalny"/>
    <w:autoRedefine/>
    <w:semiHidden/>
    <w:rsid w:val="00BE393B"/>
    <w:pPr>
      <w:ind w:left="1920" w:right="0" w:hanging="240"/>
    </w:pPr>
    <w:rPr>
      <w:rFonts w:ascii="Times New Roman" w:hAnsi="Times New Roman"/>
      <w:sz w:val="24"/>
    </w:rPr>
  </w:style>
  <w:style w:type="paragraph" w:styleId="Indeks9">
    <w:name w:val="index 9"/>
    <w:basedOn w:val="Normalny"/>
    <w:next w:val="Normalny"/>
    <w:autoRedefine/>
    <w:semiHidden/>
    <w:rsid w:val="00BE393B"/>
    <w:pPr>
      <w:ind w:left="2160" w:right="0" w:hanging="240"/>
    </w:pPr>
    <w:rPr>
      <w:rFonts w:ascii="Times New Roman" w:hAnsi="Times New Roman"/>
      <w:sz w:val="24"/>
    </w:rPr>
  </w:style>
  <w:style w:type="paragraph" w:styleId="Legenda">
    <w:name w:val="caption"/>
    <w:basedOn w:val="Normalny"/>
    <w:next w:val="Normalny"/>
    <w:qFormat/>
    <w:rsid w:val="00BE393B"/>
    <w:pPr>
      <w:spacing w:before="120" w:after="120"/>
      <w:ind w:right="0"/>
    </w:pPr>
    <w:rPr>
      <w:rFonts w:ascii="Times New Roman" w:hAnsi="Times New Roman"/>
      <w:b/>
      <w:bCs/>
      <w:szCs w:val="20"/>
    </w:rPr>
  </w:style>
  <w:style w:type="paragraph" w:styleId="Lista">
    <w:name w:val="List"/>
    <w:basedOn w:val="Normalny"/>
    <w:rsid w:val="00BE393B"/>
    <w:pPr>
      <w:ind w:left="283" w:right="0" w:hanging="283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BE393B"/>
    <w:pPr>
      <w:spacing w:after="120"/>
      <w:ind w:left="283" w:right="0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BE393B"/>
    <w:pPr>
      <w:spacing w:after="120"/>
      <w:ind w:left="849" w:right="0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BE393B"/>
    <w:pPr>
      <w:spacing w:after="120"/>
      <w:ind w:left="1132" w:right="0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BE393B"/>
    <w:pPr>
      <w:spacing w:after="120"/>
      <w:ind w:left="1415" w:right="0"/>
    </w:pPr>
    <w:rPr>
      <w:rFonts w:ascii="Times New Roman" w:hAnsi="Times New Roman"/>
      <w:sz w:val="24"/>
    </w:rPr>
  </w:style>
  <w:style w:type="paragraph" w:styleId="Lista2">
    <w:name w:val="List 2"/>
    <w:basedOn w:val="Normalny"/>
    <w:rsid w:val="00BE393B"/>
    <w:pPr>
      <w:ind w:left="566" w:right="0" w:hanging="283"/>
    </w:pPr>
    <w:rPr>
      <w:rFonts w:ascii="Times New Roman" w:hAnsi="Times New Roman"/>
      <w:sz w:val="24"/>
    </w:rPr>
  </w:style>
  <w:style w:type="paragraph" w:styleId="Lista3">
    <w:name w:val="List 3"/>
    <w:basedOn w:val="Normalny"/>
    <w:rsid w:val="00BE393B"/>
    <w:pPr>
      <w:ind w:left="849" w:right="0" w:hanging="283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BE393B"/>
    <w:pPr>
      <w:ind w:left="1132" w:right="0" w:hanging="283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BE393B"/>
    <w:pPr>
      <w:ind w:left="1415" w:right="0" w:hanging="283"/>
    </w:pPr>
    <w:rPr>
      <w:rFonts w:ascii="Times New Roman" w:hAnsi="Times New Roman"/>
      <w:sz w:val="24"/>
    </w:rPr>
  </w:style>
  <w:style w:type="paragraph" w:styleId="Listanumerowana">
    <w:name w:val="List Number"/>
    <w:basedOn w:val="Normalny"/>
    <w:rsid w:val="00BE393B"/>
    <w:pPr>
      <w:numPr>
        <w:numId w:val="9"/>
      </w:numPr>
      <w:ind w:right="0"/>
    </w:pPr>
    <w:rPr>
      <w:rFonts w:ascii="Times New Roman" w:hAnsi="Times New Roman"/>
      <w:sz w:val="24"/>
    </w:rPr>
  </w:style>
  <w:style w:type="paragraph" w:styleId="Listanumerowana2">
    <w:name w:val="List Number 2"/>
    <w:basedOn w:val="Normalny"/>
    <w:rsid w:val="00BE393B"/>
    <w:pPr>
      <w:numPr>
        <w:numId w:val="10"/>
      </w:numPr>
      <w:ind w:right="0"/>
    </w:pPr>
    <w:rPr>
      <w:rFonts w:ascii="Times New Roman" w:hAnsi="Times New Roman"/>
      <w:sz w:val="24"/>
    </w:rPr>
  </w:style>
  <w:style w:type="paragraph" w:styleId="Listanumerowana3">
    <w:name w:val="List Number 3"/>
    <w:basedOn w:val="Normalny"/>
    <w:rsid w:val="00BE393B"/>
    <w:pPr>
      <w:numPr>
        <w:numId w:val="11"/>
      </w:numPr>
      <w:ind w:right="0"/>
    </w:pPr>
    <w:rPr>
      <w:rFonts w:ascii="Times New Roman" w:hAnsi="Times New Roman"/>
      <w:sz w:val="24"/>
    </w:rPr>
  </w:style>
  <w:style w:type="paragraph" w:styleId="Listanumerowana4">
    <w:name w:val="List Number 4"/>
    <w:basedOn w:val="Normalny"/>
    <w:rsid w:val="00BE393B"/>
    <w:pPr>
      <w:numPr>
        <w:numId w:val="12"/>
      </w:numPr>
      <w:ind w:right="0"/>
    </w:pPr>
    <w:rPr>
      <w:rFonts w:ascii="Times New Roman" w:hAnsi="Times New Roman"/>
      <w:sz w:val="24"/>
    </w:rPr>
  </w:style>
  <w:style w:type="paragraph" w:styleId="Listanumerowana5">
    <w:name w:val="List Number 5"/>
    <w:basedOn w:val="Normalny"/>
    <w:rsid w:val="00BE393B"/>
    <w:pPr>
      <w:numPr>
        <w:numId w:val="13"/>
      </w:numPr>
      <w:ind w:right="0"/>
    </w:pPr>
    <w:rPr>
      <w:rFonts w:ascii="Times New Roman" w:hAnsi="Times New Roman"/>
      <w:sz w:val="24"/>
    </w:rPr>
  </w:style>
  <w:style w:type="paragraph" w:styleId="Nagwekindeksu">
    <w:name w:val="index heading"/>
    <w:basedOn w:val="Normalny"/>
    <w:next w:val="Indeks1"/>
    <w:semiHidden/>
    <w:rsid w:val="00BE393B"/>
    <w:pPr>
      <w:ind w:right="0"/>
    </w:pPr>
    <w:rPr>
      <w:b/>
      <w:bCs/>
      <w:sz w:val="24"/>
    </w:rPr>
  </w:style>
  <w:style w:type="paragraph" w:styleId="Nagweknotatki">
    <w:name w:val="Note Heading"/>
    <w:basedOn w:val="Normalny"/>
    <w:next w:val="Normalny"/>
    <w:rsid w:val="00BE393B"/>
    <w:pPr>
      <w:ind w:right="0"/>
    </w:pPr>
    <w:rPr>
      <w:rFonts w:ascii="Times New Roman" w:hAnsi="Times New Roman"/>
      <w:sz w:val="24"/>
    </w:rPr>
  </w:style>
  <w:style w:type="paragraph" w:styleId="Nagwekwiadomoci">
    <w:name w:val="Message Header"/>
    <w:basedOn w:val="Normalny"/>
    <w:rsid w:val="00BE39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</w:pPr>
    <w:rPr>
      <w:sz w:val="24"/>
    </w:rPr>
  </w:style>
  <w:style w:type="paragraph" w:styleId="Nagwekwykazurde">
    <w:name w:val="toa heading"/>
    <w:basedOn w:val="Normalny"/>
    <w:next w:val="Normalny"/>
    <w:semiHidden/>
    <w:rsid w:val="00BE393B"/>
    <w:pPr>
      <w:spacing w:before="120"/>
      <w:ind w:right="0"/>
    </w:pPr>
    <w:rPr>
      <w:b/>
      <w:bCs/>
      <w:sz w:val="24"/>
    </w:rPr>
  </w:style>
  <w:style w:type="paragraph" w:styleId="NormalnyWeb">
    <w:name w:val="Normal (Web)"/>
    <w:basedOn w:val="Normalny"/>
    <w:rsid w:val="00BE393B"/>
    <w:pPr>
      <w:ind w:right="0"/>
    </w:pPr>
    <w:rPr>
      <w:rFonts w:ascii="Times New Roman" w:hAnsi="Times New Roman"/>
      <w:sz w:val="24"/>
    </w:rPr>
  </w:style>
  <w:style w:type="paragraph" w:styleId="Mapadokumentu">
    <w:name w:val="Document Map"/>
    <w:basedOn w:val="Normalny"/>
    <w:semiHidden/>
    <w:rsid w:val="00BE393B"/>
    <w:pPr>
      <w:shd w:val="clear" w:color="auto" w:fill="000080"/>
      <w:ind w:right="0"/>
    </w:pPr>
    <w:rPr>
      <w:rFonts w:ascii="Tahoma" w:hAnsi="Tahoma" w:cs="Tahoma"/>
      <w:sz w:val="24"/>
    </w:rPr>
  </w:style>
  <w:style w:type="paragraph" w:styleId="Podpis">
    <w:name w:val="Signature"/>
    <w:basedOn w:val="Normalny"/>
    <w:rsid w:val="00BE393B"/>
    <w:pPr>
      <w:ind w:left="4252" w:right="0"/>
    </w:pPr>
    <w:rPr>
      <w:rFonts w:ascii="Times New Roman" w:hAnsi="Times New Roman"/>
      <w:sz w:val="24"/>
    </w:rPr>
  </w:style>
  <w:style w:type="paragraph" w:styleId="Podpise-mail">
    <w:name w:val="E-mail Signature"/>
    <w:basedOn w:val="Normalny"/>
    <w:rsid w:val="00BE393B"/>
    <w:pPr>
      <w:ind w:right="0"/>
    </w:pPr>
    <w:rPr>
      <w:rFonts w:ascii="Times New Roman" w:hAnsi="Times New Roman"/>
      <w:sz w:val="24"/>
    </w:rPr>
  </w:style>
  <w:style w:type="paragraph" w:styleId="Podtytu">
    <w:name w:val="Subtitle"/>
    <w:basedOn w:val="Normalny"/>
    <w:qFormat/>
    <w:rsid w:val="00BE393B"/>
    <w:pPr>
      <w:spacing w:after="60"/>
      <w:ind w:right="0"/>
      <w:jc w:val="center"/>
      <w:outlineLvl w:val="1"/>
    </w:pPr>
    <w:rPr>
      <w:sz w:val="24"/>
    </w:rPr>
  </w:style>
  <w:style w:type="paragraph" w:styleId="Spisilustracji">
    <w:name w:val="table of figures"/>
    <w:basedOn w:val="Normalny"/>
    <w:next w:val="Normalny"/>
    <w:semiHidden/>
    <w:rsid w:val="00BE393B"/>
    <w:pPr>
      <w:ind w:left="480" w:right="0" w:hanging="480"/>
    </w:pPr>
    <w:rPr>
      <w:rFonts w:ascii="Times New Roman" w:hAnsi="Times New Roman"/>
      <w:sz w:val="24"/>
    </w:rPr>
  </w:style>
  <w:style w:type="paragraph" w:styleId="Tekstblokowy">
    <w:name w:val="Block Text"/>
    <w:basedOn w:val="Normalny"/>
    <w:rsid w:val="00BE393B"/>
    <w:pPr>
      <w:spacing w:after="120"/>
      <w:ind w:left="1440" w:right="1440"/>
    </w:pPr>
    <w:rPr>
      <w:rFonts w:ascii="Times New Roman" w:hAnsi="Times New Roman"/>
      <w:sz w:val="24"/>
    </w:rPr>
  </w:style>
  <w:style w:type="paragraph" w:styleId="Tekstkomentarza">
    <w:name w:val="annotation text"/>
    <w:basedOn w:val="Normalny"/>
    <w:semiHidden/>
    <w:rsid w:val="00BE393B"/>
    <w:pPr>
      <w:ind w:right="0"/>
    </w:pPr>
    <w:rPr>
      <w:rFonts w:ascii="Times New Roman" w:hAnsi="Times New Roman"/>
      <w:szCs w:val="20"/>
    </w:rPr>
  </w:style>
  <w:style w:type="paragraph" w:styleId="Tekstmakra">
    <w:name w:val="macro"/>
    <w:semiHidden/>
    <w:rsid w:val="00BE39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Tekstpodstawowyzwciciem">
    <w:name w:val="Body Text First Indent"/>
    <w:basedOn w:val="Tekstpodstawowy"/>
    <w:rsid w:val="00BE393B"/>
    <w:pPr>
      <w:spacing w:after="120" w:line="240" w:lineRule="auto"/>
      <w:ind w:right="0" w:firstLine="210"/>
    </w:pPr>
    <w:rPr>
      <w:rFonts w:ascii="Times New Roman" w:hAnsi="Times New Roman"/>
      <w:sz w:val="24"/>
      <w:szCs w:val="24"/>
    </w:rPr>
  </w:style>
  <w:style w:type="paragraph" w:styleId="Tekstpodstawowyzwciciem2">
    <w:name w:val="Body Text First Indent 2"/>
    <w:basedOn w:val="Tekstpodstawowywcity"/>
    <w:rsid w:val="00BE393B"/>
    <w:pPr>
      <w:spacing w:after="120" w:line="240" w:lineRule="auto"/>
      <w:ind w:left="283" w:right="0" w:firstLine="210"/>
      <w:jc w:val="left"/>
    </w:pPr>
    <w:rPr>
      <w:rFonts w:ascii="Times New Roman" w:hAnsi="Times New Roman"/>
      <w:sz w:val="24"/>
      <w:szCs w:val="24"/>
    </w:rPr>
  </w:style>
  <w:style w:type="paragraph" w:styleId="Tekstprzypisukocowego">
    <w:name w:val="endnote text"/>
    <w:basedOn w:val="Normalny"/>
    <w:semiHidden/>
    <w:rsid w:val="00BE393B"/>
    <w:pPr>
      <w:ind w:right="0"/>
    </w:pPr>
    <w:rPr>
      <w:rFonts w:ascii="Times New Roman" w:hAnsi="Times New Roman"/>
      <w:szCs w:val="20"/>
    </w:rPr>
  </w:style>
  <w:style w:type="paragraph" w:styleId="Wykazrde">
    <w:name w:val="table of authorities"/>
    <w:basedOn w:val="Normalny"/>
    <w:next w:val="Normalny"/>
    <w:semiHidden/>
    <w:rsid w:val="00BE393B"/>
    <w:pPr>
      <w:ind w:left="240" w:right="0" w:hanging="240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next w:val="Normalny"/>
    <w:rsid w:val="00BE393B"/>
    <w:pPr>
      <w:ind w:right="0"/>
    </w:pPr>
    <w:rPr>
      <w:rFonts w:ascii="Times New Roman" w:hAnsi="Times New Roman"/>
      <w:sz w:val="24"/>
    </w:rPr>
  </w:style>
  <w:style w:type="paragraph" w:styleId="Zwykytekst">
    <w:name w:val="Plain Text"/>
    <w:basedOn w:val="Normalny"/>
    <w:rsid w:val="00BE393B"/>
    <w:pPr>
      <w:ind w:right="0"/>
    </w:pPr>
    <w:rPr>
      <w:rFonts w:ascii="Courier New" w:hAnsi="Courier New"/>
      <w:szCs w:val="20"/>
    </w:rPr>
  </w:style>
  <w:style w:type="paragraph" w:customStyle="1" w:styleId="xl41">
    <w:name w:val="xl41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right="0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BE3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eastAsia="Arial Unicode MS" w:cs="Arial Unicode MS"/>
      <w:sz w:val="18"/>
      <w:szCs w:val="18"/>
    </w:rPr>
  </w:style>
  <w:style w:type="paragraph" w:customStyle="1" w:styleId="xl70">
    <w:name w:val="xl70"/>
    <w:basedOn w:val="Normalny"/>
    <w:rsid w:val="00BE3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eastAsia="Arial Unicode MS" w:cs="Arial Unicode MS"/>
      <w:sz w:val="18"/>
      <w:szCs w:val="18"/>
    </w:rPr>
  </w:style>
  <w:style w:type="paragraph" w:customStyle="1" w:styleId="xl71">
    <w:name w:val="xl71"/>
    <w:basedOn w:val="Normalny"/>
    <w:rsid w:val="00BE3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eastAsia="Arial Unicode MS" w:cs="Arial Unicode MS"/>
      <w:sz w:val="18"/>
      <w:szCs w:val="18"/>
    </w:rPr>
  </w:style>
  <w:style w:type="paragraph" w:customStyle="1" w:styleId="xl72">
    <w:name w:val="xl72"/>
    <w:basedOn w:val="Normalny"/>
    <w:rsid w:val="00BE393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3">
    <w:name w:val="xl73"/>
    <w:basedOn w:val="Normalny"/>
    <w:rsid w:val="00BE393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right="0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4">
    <w:name w:val="xl74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5">
    <w:name w:val="xl75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6">
    <w:name w:val="xl76"/>
    <w:basedOn w:val="Normalny"/>
    <w:rsid w:val="00BE393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7">
    <w:name w:val="xl77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right="0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character" w:customStyle="1" w:styleId="TekstpodstawowywcityZnakZnak">
    <w:name w:val="Tekst podstawowy wcięty Znak Znak"/>
    <w:rsid w:val="00BE393B"/>
    <w:rPr>
      <w:rFonts w:ascii="Arial" w:hAnsi="Arial"/>
      <w:sz w:val="22"/>
      <w:lang w:val="pl-PL" w:eastAsia="pl-PL" w:bidi="ar-SA"/>
    </w:rPr>
  </w:style>
  <w:style w:type="paragraph" w:customStyle="1" w:styleId="Punkt">
    <w:name w:val="Punkt"/>
    <w:basedOn w:val="Normalny"/>
    <w:rsid w:val="00BE393B"/>
    <w:pPr>
      <w:spacing w:before="60"/>
      <w:ind w:left="567" w:right="0" w:hanging="227"/>
      <w:jc w:val="both"/>
    </w:pPr>
    <w:rPr>
      <w:rFonts w:ascii="Times New Roman" w:hAnsi="Times New Roman"/>
      <w:szCs w:val="20"/>
    </w:rPr>
  </w:style>
  <w:style w:type="paragraph" w:customStyle="1" w:styleId="Bezakapitu">
    <w:name w:val="Bez akapitu"/>
    <w:basedOn w:val="Normalny"/>
    <w:rsid w:val="00BE393B"/>
    <w:pPr>
      <w:spacing w:before="60"/>
      <w:ind w:right="0"/>
      <w:jc w:val="both"/>
    </w:pPr>
    <w:rPr>
      <w:rFonts w:ascii="Times New Roman" w:hAnsi="Times New Roman"/>
      <w:szCs w:val="20"/>
    </w:rPr>
  </w:style>
  <w:style w:type="table" w:styleId="Tabela-Siatka5">
    <w:name w:val="Table Grid 5"/>
    <w:basedOn w:val="Standardowy"/>
    <w:rsid w:val="00BE39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StylWyjustowanyPierwszywiersz125cmInterlinia15wier">
    <w:name w:val="Styl Wyjustowany Pierwszy wiersz:  125 cm Interlinia:  15 wier..."/>
    <w:basedOn w:val="Normalny"/>
    <w:rsid w:val="00BE393B"/>
    <w:pPr>
      <w:ind w:right="0" w:firstLine="709"/>
      <w:jc w:val="both"/>
    </w:pPr>
    <w:rPr>
      <w:sz w:val="22"/>
      <w:szCs w:val="22"/>
    </w:rPr>
  </w:style>
  <w:style w:type="paragraph" w:customStyle="1" w:styleId="StylWyjustowanyInterlinia15wiersza">
    <w:name w:val="Styl Wyjustowany Interlinia:  15 wiersza"/>
    <w:basedOn w:val="Normalny"/>
    <w:rsid w:val="00BE393B"/>
    <w:pPr>
      <w:ind w:right="0" w:firstLine="709"/>
      <w:jc w:val="both"/>
    </w:pPr>
    <w:rPr>
      <w:sz w:val="22"/>
      <w:szCs w:val="22"/>
    </w:rPr>
  </w:style>
  <w:style w:type="paragraph" w:customStyle="1" w:styleId="StylNagwek2">
    <w:name w:val="Styl Nagłówek 2"/>
    <w:basedOn w:val="Nagwek2"/>
    <w:rsid w:val="00BE393B"/>
    <w:pPr>
      <w:numPr>
        <w:ilvl w:val="0"/>
        <w:numId w:val="0"/>
      </w:numPr>
      <w:tabs>
        <w:tab w:val="num" w:pos="1531"/>
        <w:tab w:val="left" w:pos="1701"/>
      </w:tabs>
      <w:spacing w:before="720"/>
      <w:ind w:left="1296" w:right="0" w:hanging="576"/>
    </w:pPr>
    <w:rPr>
      <w:rFonts w:cs="Arial"/>
      <w:bCs/>
      <w:szCs w:val="28"/>
    </w:rPr>
  </w:style>
  <w:style w:type="paragraph" w:customStyle="1" w:styleId="StylNagwek3">
    <w:name w:val="Styl Nagłówek 3"/>
    <w:basedOn w:val="Nagwek3"/>
    <w:rsid w:val="00BE393B"/>
    <w:pPr>
      <w:numPr>
        <w:ilvl w:val="0"/>
        <w:numId w:val="0"/>
      </w:numPr>
      <w:tabs>
        <w:tab w:val="num" w:pos="2160"/>
      </w:tabs>
      <w:spacing w:before="120" w:after="120" w:line="360" w:lineRule="auto"/>
      <w:ind w:left="2160" w:hanging="180"/>
    </w:pPr>
    <w:rPr>
      <w:bCs/>
    </w:rPr>
  </w:style>
  <w:style w:type="paragraph" w:customStyle="1" w:styleId="StylArialWyjustowanyWcity">
    <w:name w:val="Styl Arial Wyjustowany Wcięty"/>
    <w:basedOn w:val="Normalny"/>
    <w:rsid w:val="00BE393B"/>
    <w:pPr>
      <w:ind w:right="0" w:firstLine="709"/>
      <w:jc w:val="both"/>
    </w:pPr>
    <w:rPr>
      <w:sz w:val="22"/>
      <w:szCs w:val="22"/>
    </w:rPr>
  </w:style>
  <w:style w:type="paragraph" w:customStyle="1" w:styleId="StylArialWyjustowanyInterlinia15wiersza">
    <w:name w:val="Styl Arial Wyjustowany Interlinia:  15 wiersza"/>
    <w:basedOn w:val="Normalny"/>
    <w:rsid w:val="00BE393B"/>
    <w:pPr>
      <w:ind w:right="0"/>
      <w:jc w:val="both"/>
    </w:pPr>
    <w:rPr>
      <w:sz w:val="22"/>
      <w:szCs w:val="22"/>
    </w:rPr>
  </w:style>
  <w:style w:type="character" w:customStyle="1" w:styleId="WcicienormalneZnak">
    <w:name w:val="Wcięcie normalne Znak"/>
    <w:link w:val="Wcicienormalne"/>
    <w:rsid w:val="00BE393B"/>
    <w:rPr>
      <w:rFonts w:ascii="Arial" w:hAnsi="Arial"/>
      <w:szCs w:val="24"/>
      <w:lang w:val="pl-PL" w:eastAsia="pl-PL" w:bidi="ar-SA"/>
    </w:rPr>
  </w:style>
  <w:style w:type="paragraph" w:customStyle="1" w:styleId="ARIAL111">
    <w:name w:val="ARIAL 11 1"/>
    <w:aliases w:val="25 wiersza"/>
    <w:basedOn w:val="Normalny"/>
    <w:autoRedefine/>
    <w:rsid w:val="00BE393B"/>
    <w:pPr>
      <w:spacing w:line="300" w:lineRule="auto"/>
      <w:ind w:right="0"/>
      <w:jc w:val="both"/>
    </w:pPr>
    <w:rPr>
      <w:sz w:val="22"/>
      <w:u w:val="single"/>
    </w:rPr>
  </w:style>
  <w:style w:type="paragraph" w:customStyle="1" w:styleId="INVtekst11">
    <w:name w:val="INV_tekst_11"/>
    <w:basedOn w:val="Normalny"/>
    <w:rsid w:val="00BE393B"/>
    <w:pPr>
      <w:autoSpaceDE w:val="0"/>
      <w:autoSpaceDN w:val="0"/>
      <w:spacing w:line="288" w:lineRule="auto"/>
      <w:ind w:right="0"/>
      <w:jc w:val="both"/>
    </w:pPr>
    <w:rPr>
      <w:rFonts w:cs="Arial"/>
      <w:sz w:val="22"/>
      <w:szCs w:val="20"/>
      <w:lang w:val="en-GB" w:eastAsia="en-US"/>
    </w:rPr>
  </w:style>
  <w:style w:type="paragraph" w:customStyle="1" w:styleId="StylNagwek2Interliniapojedyncze">
    <w:name w:val="Styl Nagłówek 2 + Interlinia:  pojedyncze"/>
    <w:basedOn w:val="Nagwek2"/>
    <w:autoRedefine/>
    <w:rsid w:val="00BE393B"/>
    <w:pPr>
      <w:numPr>
        <w:ilvl w:val="0"/>
        <w:numId w:val="0"/>
      </w:numPr>
      <w:tabs>
        <w:tab w:val="num" w:pos="936"/>
        <w:tab w:val="num" w:pos="1440"/>
        <w:tab w:val="left" w:pos="1701"/>
      </w:tabs>
      <w:spacing w:before="240"/>
      <w:ind w:left="936" w:right="0" w:hanging="992"/>
    </w:pPr>
    <w:rPr>
      <w:rFonts w:ascii="Times New Roman" w:hAnsi="Times New Roman"/>
      <w:bCs/>
      <w:smallCaps/>
    </w:rPr>
  </w:style>
  <w:style w:type="paragraph" w:customStyle="1" w:styleId="Nagwekbazowy">
    <w:name w:val="Nagłówek bazowy"/>
    <w:basedOn w:val="Tekstpodstawowy"/>
    <w:next w:val="Tekstpodstawowy"/>
    <w:rsid w:val="00BE393B"/>
    <w:pPr>
      <w:keepNext/>
      <w:keepLines/>
      <w:spacing w:line="180" w:lineRule="atLeast"/>
      <w:ind w:right="0"/>
    </w:pPr>
    <w:rPr>
      <w:b/>
      <w:spacing w:val="-10"/>
      <w:kern w:val="28"/>
    </w:rPr>
  </w:style>
  <w:style w:type="paragraph" w:customStyle="1" w:styleId="Rysunek">
    <w:name w:val="Rysunek"/>
    <w:basedOn w:val="Normalny"/>
    <w:next w:val="Legenda"/>
    <w:rsid w:val="00BE393B"/>
    <w:pPr>
      <w:keepNext/>
      <w:ind w:right="0"/>
    </w:pPr>
    <w:rPr>
      <w:spacing w:val="-5"/>
      <w:szCs w:val="20"/>
    </w:rPr>
  </w:style>
  <w:style w:type="paragraph" w:styleId="Listapunktowana3">
    <w:name w:val="List Bullet 3"/>
    <w:basedOn w:val="Normalny"/>
    <w:autoRedefine/>
    <w:rsid w:val="00BE393B"/>
    <w:pPr>
      <w:tabs>
        <w:tab w:val="num" w:pos="926"/>
      </w:tabs>
      <w:ind w:left="926" w:hanging="360"/>
    </w:pPr>
  </w:style>
  <w:style w:type="paragraph" w:styleId="Listapunktowana4">
    <w:name w:val="List Bullet 4"/>
    <w:basedOn w:val="Normalny"/>
    <w:autoRedefine/>
    <w:rsid w:val="00BE393B"/>
    <w:pPr>
      <w:tabs>
        <w:tab w:val="num" w:pos="1209"/>
      </w:tabs>
      <w:ind w:left="1209" w:hanging="360"/>
    </w:pPr>
  </w:style>
  <w:style w:type="paragraph" w:styleId="Listapunktowana5">
    <w:name w:val="List Bullet 5"/>
    <w:basedOn w:val="Normalny"/>
    <w:autoRedefine/>
    <w:rsid w:val="00BE393B"/>
    <w:pPr>
      <w:tabs>
        <w:tab w:val="num" w:pos="1492"/>
      </w:tabs>
      <w:ind w:left="1492" w:hanging="360"/>
    </w:pPr>
  </w:style>
  <w:style w:type="paragraph" w:styleId="Wcicienormalne">
    <w:name w:val="Normal Indent"/>
    <w:basedOn w:val="Normalny"/>
    <w:link w:val="WcicienormalneZnak"/>
    <w:rsid w:val="00BE393B"/>
    <w:pPr>
      <w:ind w:left="708"/>
    </w:pPr>
  </w:style>
  <w:style w:type="paragraph" w:styleId="Zwrotpoegnalny">
    <w:name w:val="Closing"/>
    <w:basedOn w:val="Normalny"/>
    <w:rsid w:val="00BE393B"/>
    <w:pPr>
      <w:ind w:left="4252"/>
    </w:pPr>
  </w:style>
  <w:style w:type="paragraph" w:customStyle="1" w:styleId="StylTekstpodstawowy">
    <w:name w:val="Styl Tekst podstawowy"/>
    <w:aliases w:val="Tekst podstawowy Znak + 11 pt"/>
    <w:basedOn w:val="Tekstpodstawowy"/>
    <w:link w:val="StylTekstpodstawowyZnak"/>
    <w:rsid w:val="00656940"/>
    <w:pPr>
      <w:spacing w:line="240" w:lineRule="auto"/>
      <w:ind w:right="0" w:firstLine="709"/>
      <w:jc w:val="both"/>
    </w:pPr>
    <w:rPr>
      <w:sz w:val="22"/>
      <w:szCs w:val="22"/>
    </w:rPr>
  </w:style>
  <w:style w:type="character" w:customStyle="1" w:styleId="StylTekstpodstawowyZnak">
    <w:name w:val="Styl Tekst podstawowy Znak"/>
    <w:aliases w:val="Tekst podstawowy Znak + 11 pt Znak"/>
    <w:link w:val="StylTekstpodstawowy"/>
    <w:rsid w:val="00656940"/>
    <w:rPr>
      <w:rFonts w:ascii="Arial" w:hAnsi="Arial"/>
      <w:sz w:val="22"/>
      <w:szCs w:val="22"/>
      <w:lang w:val="pl-PL" w:eastAsia="pl-PL" w:bidi="ar-SA"/>
    </w:rPr>
  </w:style>
  <w:style w:type="paragraph" w:customStyle="1" w:styleId="tabelka4">
    <w:name w:val="tabelka_4"/>
    <w:basedOn w:val="Stopka"/>
    <w:rsid w:val="00B5310A"/>
    <w:pPr>
      <w:jc w:val="center"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09D2"/>
    <w:rPr>
      <w:rFonts w:ascii="Tahoma" w:hAnsi="Tahoma"/>
    </w:rPr>
  </w:style>
  <w:style w:type="character" w:customStyle="1" w:styleId="TekstdymkaZnak">
    <w:name w:val="Tekst dymka Znak"/>
    <w:link w:val="Tekstdymka"/>
    <w:uiPriority w:val="99"/>
    <w:semiHidden/>
    <w:rsid w:val="00FA09D2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tabeli Znak,Nagłówek strony Znak"/>
    <w:link w:val="Nagwek"/>
    <w:locked/>
    <w:rsid w:val="00A23757"/>
    <w:rPr>
      <w:rFonts w:ascii="Arial" w:hAnsi="Arial"/>
    </w:rPr>
  </w:style>
  <w:style w:type="character" w:customStyle="1" w:styleId="StopkaZnak">
    <w:name w:val="Stopka Znak"/>
    <w:link w:val="Stopka"/>
    <w:rsid w:val="00000085"/>
    <w:rPr>
      <w:rFonts w:ascii="Arial" w:hAnsi="Arial"/>
    </w:rPr>
  </w:style>
  <w:style w:type="character" w:customStyle="1" w:styleId="NagwekZnak1">
    <w:name w:val="Nagłówek Znak1"/>
    <w:rsid w:val="004C3258"/>
    <w:rPr>
      <w:rFonts w:ascii="Arial" w:eastAsia="Arial Unicode MS" w:hAnsi="Arial"/>
      <w:b/>
      <w:caps/>
      <w:spacing w:val="4"/>
      <w:kern w:val="1"/>
      <w:sz w:val="16"/>
      <w:szCs w:val="24"/>
      <w:lang w:val="pl-PL" w:eastAsia="ar-SA"/>
    </w:rPr>
  </w:style>
  <w:style w:type="paragraph" w:customStyle="1" w:styleId="Mstandard">
    <w:name w:val="M_standard"/>
    <w:basedOn w:val="Normalny"/>
    <w:link w:val="MstandardZnak"/>
    <w:uiPriority w:val="99"/>
    <w:qFormat/>
    <w:rsid w:val="000D0F68"/>
    <w:pPr>
      <w:spacing w:before="100"/>
      <w:ind w:left="45" w:right="45"/>
      <w:contextualSpacing/>
    </w:pPr>
    <w:rPr>
      <w:rFonts w:cs="Arial"/>
      <w:snapToGrid w:val="0"/>
      <w:color w:val="000000"/>
      <w:szCs w:val="20"/>
    </w:rPr>
  </w:style>
  <w:style w:type="character" w:customStyle="1" w:styleId="MstandardZnak">
    <w:name w:val="M_standard Znak"/>
    <w:link w:val="Mstandard"/>
    <w:uiPriority w:val="99"/>
    <w:rsid w:val="000D0F68"/>
    <w:rPr>
      <w:rFonts w:ascii="Arial" w:hAnsi="Arial" w:cs="Arial"/>
      <w:snapToGrid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6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jewski.INVENTIM\Dane%20aplikacji\Microsoft\Szablony\EW_spis_zawarto&#347;ci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FFF7E-B2D4-4D6B-9FF2-931341F23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EW_spis_zawartości</Template>
  <TotalTime>1665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>Inventim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creator>phamerski</dc:creator>
  <cp:lastModifiedBy>Natalia Ślusarczyk-Kot</cp:lastModifiedBy>
  <cp:revision>159</cp:revision>
  <cp:lastPrinted>2025-09-29T11:30:00Z</cp:lastPrinted>
  <dcterms:created xsi:type="dcterms:W3CDTF">2017-06-12T10:00:00Z</dcterms:created>
  <dcterms:modified xsi:type="dcterms:W3CDTF">2026-04-14T12:01:00Z</dcterms:modified>
</cp:coreProperties>
</file>